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7927"/>
      </w:tblGrid>
      <w:tr w:rsidR="00E30DBE" w:rsidRPr="00E30DBE" w14:paraId="2696784C" w14:textId="77777777" w:rsidTr="00731888">
        <w:tc>
          <w:tcPr>
            <w:tcW w:w="8077" w:type="dxa"/>
          </w:tcPr>
          <w:p w14:paraId="5FADB8C6" w14:textId="77777777" w:rsidR="00E30DBE" w:rsidRPr="00E30DBE" w:rsidRDefault="00E30DBE" w:rsidP="00731888">
            <w:pPr>
              <w:jc w:val="center"/>
              <w:rPr>
                <w:b/>
                <w:sz w:val="28"/>
                <w:szCs w:val="26"/>
              </w:rPr>
            </w:pPr>
            <w:r w:rsidRPr="00E30DBE">
              <w:rPr>
                <w:b/>
                <w:sz w:val="24"/>
                <w:szCs w:val="26"/>
              </w:rPr>
              <w:t>IZJAVA O DEJANSKIH LASTNIKIH POTENCIALNEGA INVESTITORJA</w:t>
            </w:r>
          </w:p>
        </w:tc>
      </w:tr>
    </w:tbl>
    <w:p w14:paraId="7591B274" w14:textId="77777777" w:rsidR="00E30DBE" w:rsidRPr="00E30DBE" w:rsidRDefault="00E30DBE" w:rsidP="00E30DBE">
      <w:pPr>
        <w:rPr>
          <w:sz w:val="24"/>
          <w:szCs w:val="22"/>
        </w:rPr>
      </w:pPr>
    </w:p>
    <w:p w14:paraId="5E5DD019" w14:textId="77777777" w:rsidR="00E30DBE" w:rsidRPr="00E30DBE" w:rsidRDefault="00E30DBE" w:rsidP="00E30DBE">
      <w:pPr>
        <w:jc w:val="both"/>
        <w:rPr>
          <w:sz w:val="24"/>
          <w:szCs w:val="22"/>
        </w:rPr>
      </w:pPr>
    </w:p>
    <w:p w14:paraId="744FB141" w14:textId="2AC61B0A" w:rsidR="00E30DBE" w:rsidRDefault="00E30DBE" w:rsidP="00E30DBE">
      <w:pPr>
        <w:jc w:val="both"/>
        <w:rPr>
          <w:szCs w:val="22"/>
        </w:rPr>
      </w:pPr>
      <w:r w:rsidRPr="00E30DBE">
        <w:rPr>
          <w:szCs w:val="22"/>
        </w:rPr>
        <w:t xml:space="preserve">Podpisani </w:t>
      </w:r>
      <w:sdt>
        <w:sdtPr>
          <w:rPr>
            <w:szCs w:val="22"/>
          </w:rPr>
          <w:id w:val="446053250"/>
          <w:placeholder>
            <w:docPart w:val="DefaultPlaceholder_-1854013440"/>
          </w:placeholder>
          <w:showingPlcHdr/>
        </w:sdtPr>
        <w:sdtEndPr/>
        <w:sdtContent>
          <w:bookmarkStart w:id="0" w:name="_GoBack"/>
          <w:r w:rsidR="00C12B6E" w:rsidRPr="00C12B6E">
            <w:rPr>
              <w:rStyle w:val="PlaceholderText"/>
              <w:u w:val="single"/>
            </w:rPr>
            <w:t>Click or tap here to enter text.</w:t>
          </w:r>
          <w:bookmarkEnd w:id="0"/>
        </w:sdtContent>
      </w:sdt>
      <w:r w:rsidRPr="00E30DBE">
        <w:rPr>
          <w:szCs w:val="22"/>
        </w:rPr>
        <w:t xml:space="preserve">(ime in priimek) kot zakoniti zastopnik oziroma pooblaščenec potencialnega investitorja </w:t>
      </w:r>
      <w:sdt>
        <w:sdtPr>
          <w:rPr>
            <w:szCs w:val="22"/>
          </w:rPr>
          <w:id w:val="1311987718"/>
          <w:placeholder>
            <w:docPart w:val="DefaultPlaceholder_-1854013440"/>
          </w:placeholder>
          <w:showingPlcHdr/>
        </w:sdtPr>
        <w:sdtEndPr/>
        <w:sdtContent>
          <w:r w:rsidR="00C12B6E" w:rsidRPr="00C12B6E">
            <w:rPr>
              <w:rStyle w:val="PlaceholderText"/>
              <w:u w:val="single"/>
            </w:rPr>
            <w:t>Click or tap here to enter text.</w:t>
          </w:r>
        </w:sdtContent>
      </w:sdt>
      <w:r w:rsidRPr="00E30DBE">
        <w:rPr>
          <w:szCs w:val="22"/>
        </w:rPr>
        <w:t>(naziv potencialneg</w:t>
      </w:r>
      <w:r w:rsidR="00C12B6E">
        <w:rPr>
          <w:szCs w:val="22"/>
        </w:rPr>
        <w:t xml:space="preserve">a investitorja) s sedežem v/na </w:t>
      </w:r>
      <w:sdt>
        <w:sdtPr>
          <w:rPr>
            <w:szCs w:val="22"/>
          </w:rPr>
          <w:id w:val="-947082097"/>
          <w:placeholder>
            <w:docPart w:val="DefaultPlaceholder_-1854013440"/>
          </w:placeholder>
          <w:showingPlcHdr/>
        </w:sdtPr>
        <w:sdtEndPr/>
        <w:sdtContent>
          <w:r w:rsidR="00C12B6E" w:rsidRPr="00C12B6E">
            <w:rPr>
              <w:rStyle w:val="PlaceholderText"/>
              <w:u w:val="single"/>
            </w:rPr>
            <w:t>Click or tap here to enter text.</w:t>
          </w:r>
        </w:sdtContent>
      </w:sdt>
      <w:r w:rsidRPr="00E30DBE">
        <w:rPr>
          <w:szCs w:val="22"/>
        </w:rPr>
        <w:t xml:space="preserve"> </w:t>
      </w:r>
    </w:p>
    <w:p w14:paraId="4BB57A37" w14:textId="77777777" w:rsidR="00E30DBE" w:rsidRPr="00E30DBE" w:rsidRDefault="00E30DBE" w:rsidP="00E30DBE">
      <w:pPr>
        <w:jc w:val="both"/>
        <w:rPr>
          <w:szCs w:val="22"/>
        </w:rPr>
      </w:pPr>
    </w:p>
    <w:p w14:paraId="304FEFEB" w14:textId="77777777" w:rsidR="00E30DBE" w:rsidRDefault="00E30DBE" w:rsidP="00E30DBE">
      <w:pPr>
        <w:jc w:val="both"/>
        <w:rPr>
          <w:szCs w:val="22"/>
        </w:rPr>
      </w:pPr>
      <w:r w:rsidRPr="00E30DBE">
        <w:rPr>
          <w:szCs w:val="22"/>
        </w:rPr>
        <w:t>izjavljam:</w:t>
      </w:r>
    </w:p>
    <w:p w14:paraId="690B98E9" w14:textId="77777777" w:rsidR="00E30DBE" w:rsidRPr="00E30DBE" w:rsidRDefault="00E30DBE" w:rsidP="00E30DBE">
      <w:pPr>
        <w:jc w:val="both"/>
        <w:rPr>
          <w:szCs w:val="22"/>
        </w:rPr>
      </w:pPr>
    </w:p>
    <w:p w14:paraId="5ED9D939" w14:textId="77777777" w:rsidR="00E30DBE" w:rsidRPr="00E30DBE" w:rsidRDefault="00E30DBE" w:rsidP="00E30DBE">
      <w:pPr>
        <w:pStyle w:val="ListParagraph"/>
        <w:numPr>
          <w:ilvl w:val="0"/>
          <w:numId w:val="1"/>
        </w:numPr>
        <w:jc w:val="both"/>
        <w:rPr>
          <w:szCs w:val="22"/>
        </w:rPr>
      </w:pPr>
      <w:r w:rsidRPr="00E30DBE">
        <w:rPr>
          <w:szCs w:val="22"/>
        </w:rPr>
        <w:t xml:space="preserve">da v lastniški strukturi potencialnega investitorja </w:t>
      </w:r>
      <w:r w:rsidRPr="00E30DBE">
        <w:rPr>
          <w:b/>
          <w:szCs w:val="22"/>
        </w:rPr>
        <w:t>OBSTAJA / NE OBSTAJA</w:t>
      </w:r>
      <w:r w:rsidRPr="00E30DBE">
        <w:rPr>
          <w:szCs w:val="22"/>
        </w:rPr>
        <w:t xml:space="preserve"> (ustrezno označite) fizična oseba, ki je posredno (prek lastništva v drugi pravni osebi) ali neposredno imetnik več kot 25 % poslovnega deleža delnic, glasovalnih oziroma drugih pravic, na podlagi katerih je udeležena pri upravljanju potencialnega investitorja, oziroma je udeležena v kapitalu potencialnega investitorja z več kot 25 % deležem ali ima obvladujoč položaj pri upravljanju sredstev potencialnega investitorja;</w:t>
      </w:r>
    </w:p>
    <w:p w14:paraId="666F40E3" w14:textId="77777777" w:rsidR="00E30DBE" w:rsidRPr="00E30DBE" w:rsidRDefault="00E30DBE" w:rsidP="00E30DBE">
      <w:pPr>
        <w:pStyle w:val="ListParagraph"/>
        <w:jc w:val="both"/>
        <w:rPr>
          <w:szCs w:val="22"/>
        </w:rPr>
      </w:pPr>
    </w:p>
    <w:p w14:paraId="551934DB" w14:textId="24561A4F" w:rsidR="00E30DBE" w:rsidRPr="00E30DBE" w:rsidRDefault="00E30DBE" w:rsidP="00E30DBE">
      <w:pPr>
        <w:pStyle w:val="ListParagraph"/>
        <w:numPr>
          <w:ilvl w:val="0"/>
          <w:numId w:val="1"/>
        </w:numPr>
        <w:jc w:val="both"/>
        <w:rPr>
          <w:szCs w:val="22"/>
        </w:rPr>
      </w:pPr>
      <w:r w:rsidRPr="00E30DBE">
        <w:rPr>
          <w:szCs w:val="22"/>
        </w:rPr>
        <w:t xml:space="preserve">da v lastniški strukturi potencialnega investitorja </w:t>
      </w:r>
      <w:r w:rsidRPr="00E30DBE">
        <w:rPr>
          <w:b/>
          <w:szCs w:val="22"/>
        </w:rPr>
        <w:t>OBSTAJA / NE OBSTAJA</w:t>
      </w:r>
      <w:r w:rsidRPr="00E30DBE">
        <w:rPr>
          <w:szCs w:val="22"/>
        </w:rPr>
        <w:t xml:space="preserve"> (ustrezno označite) fizična oseba, ki potencialnemu investitorju posredno zagotavlja sredstva in ima na tej podlagi možnost nadzorovati, usmerjati ali drugače bistveno vplivati na odločitve uprave ali drugega poslovodnega organa potencialnega investitorja pri odločanju o financiranju in poslovanju.</w:t>
      </w:r>
    </w:p>
    <w:p w14:paraId="430DA115" w14:textId="77777777" w:rsidR="00E30DBE" w:rsidRPr="00E30DBE" w:rsidRDefault="00E30DBE" w:rsidP="00E30DBE">
      <w:pPr>
        <w:jc w:val="both"/>
        <w:rPr>
          <w:szCs w:val="22"/>
        </w:rPr>
      </w:pPr>
    </w:p>
    <w:p w14:paraId="7CE96F34" w14:textId="77777777" w:rsidR="00E30DBE" w:rsidRPr="00E30DBE" w:rsidRDefault="00E30DBE" w:rsidP="00E30DBE">
      <w:pPr>
        <w:jc w:val="both"/>
        <w:rPr>
          <w:szCs w:val="22"/>
        </w:rPr>
      </w:pPr>
      <w:r w:rsidRPr="00E30DBE">
        <w:rPr>
          <w:szCs w:val="22"/>
        </w:rPr>
        <w:t xml:space="preserve">Če ste v 1. ali 2. točki te izjave označili besedo </w:t>
      </w:r>
      <w:r w:rsidRPr="00E30DBE">
        <w:rPr>
          <w:b/>
          <w:szCs w:val="22"/>
        </w:rPr>
        <w:t>OBSTAJA</w:t>
      </w:r>
      <w:r w:rsidRPr="00E30DBE">
        <w:rPr>
          <w:szCs w:val="22"/>
        </w:rPr>
        <w:t>, vas prosimo, da v spodnji tabeli navedete podatke o dejanskih lastnikih potencialnega investitorja:</w:t>
      </w:r>
    </w:p>
    <w:p w14:paraId="225C1029" w14:textId="33CDF178" w:rsidR="00E30DBE" w:rsidRDefault="00E30DBE" w:rsidP="00E30DBE">
      <w:pPr>
        <w:jc w:val="both"/>
        <w:rPr>
          <w:szCs w:val="22"/>
        </w:rPr>
      </w:pPr>
    </w:p>
    <w:p w14:paraId="7EB569FF" w14:textId="23F22160" w:rsidR="00247256" w:rsidRPr="00247256" w:rsidRDefault="00247256" w:rsidP="00E30DBE">
      <w:pPr>
        <w:jc w:val="both"/>
        <w:rPr>
          <w:b/>
          <w:szCs w:val="22"/>
        </w:rPr>
      </w:pPr>
      <w:r w:rsidRPr="00247256">
        <w:rPr>
          <w:b/>
          <w:szCs w:val="22"/>
        </w:rPr>
        <w:t>Podatki o dejanskih lastnikih (podatke vpišite v prazna polja):</w:t>
      </w:r>
    </w:p>
    <w:tbl>
      <w:tblPr>
        <w:tblStyle w:val="TableGrid"/>
        <w:tblW w:w="9209" w:type="dxa"/>
        <w:tblLayout w:type="fixed"/>
        <w:tblLook w:val="04A0" w:firstRow="1" w:lastRow="0" w:firstColumn="1" w:lastColumn="0" w:noHBand="0" w:noVBand="1"/>
      </w:tblPr>
      <w:tblGrid>
        <w:gridCol w:w="561"/>
        <w:gridCol w:w="2553"/>
        <w:gridCol w:w="4819"/>
        <w:gridCol w:w="1276"/>
      </w:tblGrid>
      <w:tr w:rsidR="00E30DBE" w:rsidRPr="00E30DBE" w14:paraId="4B08DD7C" w14:textId="77777777" w:rsidTr="00C12B6E">
        <w:trPr>
          <w:trHeight w:val="977"/>
        </w:trPr>
        <w:tc>
          <w:tcPr>
            <w:tcW w:w="561" w:type="dxa"/>
          </w:tcPr>
          <w:p w14:paraId="7018B63E" w14:textId="77777777" w:rsidR="00E30DBE" w:rsidRPr="00E30DBE" w:rsidRDefault="00E30DBE" w:rsidP="00731888">
            <w:pPr>
              <w:jc w:val="both"/>
              <w:rPr>
                <w:szCs w:val="22"/>
              </w:rPr>
            </w:pPr>
            <w:r w:rsidRPr="00E30DBE">
              <w:rPr>
                <w:szCs w:val="22"/>
              </w:rPr>
              <w:t>Št.</w:t>
            </w:r>
          </w:p>
        </w:tc>
        <w:tc>
          <w:tcPr>
            <w:tcW w:w="2553" w:type="dxa"/>
          </w:tcPr>
          <w:p w14:paraId="7F145DDC" w14:textId="77777777" w:rsidR="00E30DBE" w:rsidRPr="00E30DBE" w:rsidRDefault="00E30DBE" w:rsidP="00731888">
            <w:pPr>
              <w:jc w:val="both"/>
              <w:rPr>
                <w:szCs w:val="22"/>
              </w:rPr>
            </w:pPr>
            <w:r w:rsidRPr="00E30DBE">
              <w:rPr>
                <w:szCs w:val="22"/>
              </w:rPr>
              <w:t>Ime in priimek</w:t>
            </w:r>
          </w:p>
        </w:tc>
        <w:tc>
          <w:tcPr>
            <w:tcW w:w="4819" w:type="dxa"/>
          </w:tcPr>
          <w:p w14:paraId="4B61AC25" w14:textId="7B315E0A" w:rsidR="00E30DBE" w:rsidRPr="00E30DBE" w:rsidRDefault="00E30DBE" w:rsidP="00ED238B">
            <w:pPr>
              <w:jc w:val="both"/>
              <w:rPr>
                <w:szCs w:val="22"/>
              </w:rPr>
            </w:pPr>
            <w:r w:rsidRPr="00E30DBE">
              <w:rPr>
                <w:szCs w:val="22"/>
              </w:rPr>
              <w:t xml:space="preserve">Naslov stalnega </w:t>
            </w:r>
            <w:r w:rsidR="00ED238B">
              <w:rPr>
                <w:szCs w:val="22"/>
              </w:rPr>
              <w:t>ali</w:t>
            </w:r>
            <w:r w:rsidRPr="00E30DBE">
              <w:rPr>
                <w:szCs w:val="22"/>
              </w:rPr>
              <w:t xml:space="preserve"> začasnega prebivališča (ulica, hišna številka, kraj, država</w:t>
            </w:r>
            <w:r>
              <w:rPr>
                <w:szCs w:val="22"/>
              </w:rPr>
              <w:t>, datum rojstva, državljanstvo</w:t>
            </w:r>
            <w:r w:rsidRPr="00E30DBE">
              <w:rPr>
                <w:szCs w:val="22"/>
              </w:rPr>
              <w:t>)</w:t>
            </w:r>
          </w:p>
        </w:tc>
        <w:tc>
          <w:tcPr>
            <w:tcW w:w="1276" w:type="dxa"/>
          </w:tcPr>
          <w:p w14:paraId="7D15DE94" w14:textId="77777777" w:rsidR="00E30DBE" w:rsidRPr="00E30DBE" w:rsidRDefault="00E30DBE" w:rsidP="00731888">
            <w:pPr>
              <w:jc w:val="both"/>
              <w:rPr>
                <w:szCs w:val="22"/>
              </w:rPr>
            </w:pPr>
            <w:r w:rsidRPr="00E30DBE">
              <w:rPr>
                <w:szCs w:val="22"/>
              </w:rPr>
              <w:t>Delež lastništva (v %)</w:t>
            </w:r>
          </w:p>
        </w:tc>
      </w:tr>
      <w:tr w:rsidR="00E30DBE" w:rsidRPr="00E30DBE" w14:paraId="52C21153" w14:textId="77777777" w:rsidTr="00C12B6E">
        <w:trPr>
          <w:trHeight w:val="227"/>
        </w:trPr>
        <w:tc>
          <w:tcPr>
            <w:tcW w:w="561" w:type="dxa"/>
          </w:tcPr>
          <w:p w14:paraId="2E25B27E" w14:textId="77777777" w:rsidR="00E30DBE" w:rsidRPr="00E30DBE" w:rsidRDefault="00E30DBE" w:rsidP="00731888">
            <w:pPr>
              <w:jc w:val="both"/>
              <w:rPr>
                <w:szCs w:val="22"/>
              </w:rPr>
            </w:pPr>
            <w:r w:rsidRPr="00E30DBE">
              <w:rPr>
                <w:szCs w:val="22"/>
              </w:rPr>
              <w:t>1.</w:t>
            </w:r>
          </w:p>
        </w:tc>
        <w:sdt>
          <w:sdtPr>
            <w:rPr>
              <w:szCs w:val="22"/>
            </w:rPr>
            <w:id w:val="650098364"/>
            <w:placeholder>
              <w:docPart w:val="DefaultPlaceholder_-1854013440"/>
            </w:placeholder>
            <w:showingPlcHdr/>
          </w:sdtPr>
          <w:sdtEndPr/>
          <w:sdtContent>
            <w:tc>
              <w:tcPr>
                <w:tcW w:w="2553" w:type="dxa"/>
              </w:tcPr>
              <w:p w14:paraId="773D5A72" w14:textId="5DB72BA5" w:rsidR="00E30DBE" w:rsidRPr="00E30DBE" w:rsidRDefault="00C12B6E" w:rsidP="00731888">
                <w:pPr>
                  <w:jc w:val="both"/>
                  <w:rPr>
                    <w:szCs w:val="22"/>
                  </w:rPr>
                </w:pPr>
                <w:r w:rsidRPr="0074018E">
                  <w:rPr>
                    <w:rStyle w:val="PlaceholderText"/>
                  </w:rPr>
                  <w:t>Click or tap here to enter text.</w:t>
                </w:r>
              </w:p>
            </w:tc>
          </w:sdtContent>
        </w:sdt>
        <w:sdt>
          <w:sdtPr>
            <w:rPr>
              <w:szCs w:val="22"/>
            </w:rPr>
            <w:id w:val="-15011457"/>
            <w:placeholder>
              <w:docPart w:val="DefaultPlaceholder_-1854013440"/>
            </w:placeholder>
            <w:showingPlcHdr/>
          </w:sdtPr>
          <w:sdtEndPr/>
          <w:sdtContent>
            <w:tc>
              <w:tcPr>
                <w:tcW w:w="4819" w:type="dxa"/>
              </w:tcPr>
              <w:p w14:paraId="07C3BCFB" w14:textId="7EFD64AE" w:rsidR="00E30DBE" w:rsidRPr="00E30DBE" w:rsidRDefault="00C12B6E" w:rsidP="00731888">
                <w:pPr>
                  <w:jc w:val="both"/>
                  <w:rPr>
                    <w:szCs w:val="22"/>
                  </w:rPr>
                </w:pPr>
                <w:r w:rsidRPr="0074018E">
                  <w:rPr>
                    <w:rStyle w:val="PlaceholderText"/>
                  </w:rPr>
                  <w:t>Click or tap here to enter text.</w:t>
                </w:r>
              </w:p>
            </w:tc>
          </w:sdtContent>
        </w:sdt>
        <w:sdt>
          <w:sdtPr>
            <w:rPr>
              <w:szCs w:val="22"/>
            </w:rPr>
            <w:id w:val="1564448103"/>
            <w:placeholder>
              <w:docPart w:val="DefaultPlaceholder_-1854013440"/>
            </w:placeholder>
            <w:showingPlcHdr/>
          </w:sdtPr>
          <w:sdtEndPr/>
          <w:sdtContent>
            <w:tc>
              <w:tcPr>
                <w:tcW w:w="1276" w:type="dxa"/>
              </w:tcPr>
              <w:p w14:paraId="7B359C82" w14:textId="7B377E55" w:rsidR="00E30DBE" w:rsidRPr="00E30DBE" w:rsidRDefault="00C12B6E" w:rsidP="00731888">
                <w:pPr>
                  <w:jc w:val="both"/>
                  <w:rPr>
                    <w:szCs w:val="22"/>
                  </w:rPr>
                </w:pPr>
                <w:r w:rsidRPr="0074018E">
                  <w:rPr>
                    <w:rStyle w:val="PlaceholderText"/>
                  </w:rPr>
                  <w:t>Click or tap here to enter text.</w:t>
                </w:r>
              </w:p>
            </w:tc>
          </w:sdtContent>
        </w:sdt>
      </w:tr>
      <w:tr w:rsidR="00E30DBE" w:rsidRPr="00E30DBE" w14:paraId="3988F85F" w14:textId="77777777" w:rsidTr="00C12B6E">
        <w:trPr>
          <w:trHeight w:val="227"/>
        </w:trPr>
        <w:tc>
          <w:tcPr>
            <w:tcW w:w="561" w:type="dxa"/>
          </w:tcPr>
          <w:p w14:paraId="7A1F7EC8" w14:textId="77777777" w:rsidR="00E30DBE" w:rsidRPr="00E30DBE" w:rsidRDefault="00E30DBE" w:rsidP="00731888">
            <w:pPr>
              <w:jc w:val="both"/>
              <w:rPr>
                <w:szCs w:val="22"/>
              </w:rPr>
            </w:pPr>
            <w:r w:rsidRPr="00E30DBE">
              <w:rPr>
                <w:szCs w:val="22"/>
              </w:rPr>
              <w:t>2.</w:t>
            </w:r>
          </w:p>
        </w:tc>
        <w:sdt>
          <w:sdtPr>
            <w:rPr>
              <w:szCs w:val="22"/>
            </w:rPr>
            <w:id w:val="1551112732"/>
            <w:placeholder>
              <w:docPart w:val="DefaultPlaceholder_-1854013440"/>
            </w:placeholder>
            <w:showingPlcHdr/>
          </w:sdtPr>
          <w:sdtEndPr/>
          <w:sdtContent>
            <w:tc>
              <w:tcPr>
                <w:tcW w:w="2553" w:type="dxa"/>
              </w:tcPr>
              <w:p w14:paraId="254FB27F" w14:textId="004BB0A8" w:rsidR="00E30DBE" w:rsidRPr="00E30DBE" w:rsidRDefault="00C12B6E" w:rsidP="00731888">
                <w:pPr>
                  <w:jc w:val="both"/>
                  <w:rPr>
                    <w:szCs w:val="22"/>
                  </w:rPr>
                </w:pPr>
                <w:r w:rsidRPr="0074018E">
                  <w:rPr>
                    <w:rStyle w:val="PlaceholderText"/>
                  </w:rPr>
                  <w:t>Click or tap here to enter text.</w:t>
                </w:r>
              </w:p>
            </w:tc>
          </w:sdtContent>
        </w:sdt>
        <w:sdt>
          <w:sdtPr>
            <w:rPr>
              <w:szCs w:val="22"/>
            </w:rPr>
            <w:id w:val="-1287499399"/>
            <w:placeholder>
              <w:docPart w:val="DefaultPlaceholder_-1854013440"/>
            </w:placeholder>
            <w:showingPlcHdr/>
          </w:sdtPr>
          <w:sdtEndPr/>
          <w:sdtContent>
            <w:tc>
              <w:tcPr>
                <w:tcW w:w="4819" w:type="dxa"/>
              </w:tcPr>
              <w:p w14:paraId="7D7F8514" w14:textId="6CAAA60C" w:rsidR="00E30DBE" w:rsidRPr="00E30DBE" w:rsidRDefault="00C12B6E" w:rsidP="00731888">
                <w:pPr>
                  <w:jc w:val="both"/>
                  <w:rPr>
                    <w:szCs w:val="22"/>
                  </w:rPr>
                </w:pPr>
                <w:r w:rsidRPr="0074018E">
                  <w:rPr>
                    <w:rStyle w:val="PlaceholderText"/>
                  </w:rPr>
                  <w:t>Click or tap here to enter text.</w:t>
                </w:r>
              </w:p>
            </w:tc>
          </w:sdtContent>
        </w:sdt>
        <w:sdt>
          <w:sdtPr>
            <w:rPr>
              <w:szCs w:val="22"/>
            </w:rPr>
            <w:id w:val="1495833943"/>
            <w:placeholder>
              <w:docPart w:val="DefaultPlaceholder_-1854013440"/>
            </w:placeholder>
            <w:showingPlcHdr/>
          </w:sdtPr>
          <w:sdtEndPr/>
          <w:sdtContent>
            <w:tc>
              <w:tcPr>
                <w:tcW w:w="1276" w:type="dxa"/>
              </w:tcPr>
              <w:p w14:paraId="20215364" w14:textId="30C0BB5C" w:rsidR="00E30DBE" w:rsidRPr="00E30DBE" w:rsidRDefault="00C12B6E" w:rsidP="00731888">
                <w:pPr>
                  <w:jc w:val="both"/>
                  <w:rPr>
                    <w:szCs w:val="22"/>
                  </w:rPr>
                </w:pPr>
                <w:r w:rsidRPr="0074018E">
                  <w:rPr>
                    <w:rStyle w:val="PlaceholderText"/>
                  </w:rPr>
                  <w:t>Click or tap here to enter text.</w:t>
                </w:r>
              </w:p>
            </w:tc>
          </w:sdtContent>
        </w:sdt>
      </w:tr>
      <w:tr w:rsidR="00E30DBE" w:rsidRPr="00E30DBE" w14:paraId="1FC32FCE" w14:textId="77777777" w:rsidTr="00C12B6E">
        <w:trPr>
          <w:trHeight w:val="227"/>
        </w:trPr>
        <w:tc>
          <w:tcPr>
            <w:tcW w:w="561" w:type="dxa"/>
          </w:tcPr>
          <w:p w14:paraId="56AD3492" w14:textId="77777777" w:rsidR="00E30DBE" w:rsidRPr="00E30DBE" w:rsidRDefault="00E30DBE" w:rsidP="00731888">
            <w:pPr>
              <w:jc w:val="both"/>
              <w:rPr>
                <w:szCs w:val="22"/>
              </w:rPr>
            </w:pPr>
            <w:r w:rsidRPr="00E30DBE">
              <w:rPr>
                <w:szCs w:val="22"/>
              </w:rPr>
              <w:t>3.</w:t>
            </w:r>
          </w:p>
        </w:tc>
        <w:sdt>
          <w:sdtPr>
            <w:rPr>
              <w:szCs w:val="22"/>
            </w:rPr>
            <w:id w:val="1374581006"/>
            <w:placeholder>
              <w:docPart w:val="DefaultPlaceholder_-1854013440"/>
            </w:placeholder>
            <w:showingPlcHdr/>
          </w:sdtPr>
          <w:sdtEndPr/>
          <w:sdtContent>
            <w:tc>
              <w:tcPr>
                <w:tcW w:w="2553" w:type="dxa"/>
              </w:tcPr>
              <w:p w14:paraId="4DC699A2" w14:textId="48ACB865" w:rsidR="00E30DBE" w:rsidRPr="00E30DBE" w:rsidRDefault="00C12B6E" w:rsidP="00731888">
                <w:pPr>
                  <w:jc w:val="both"/>
                  <w:rPr>
                    <w:szCs w:val="22"/>
                  </w:rPr>
                </w:pPr>
                <w:r w:rsidRPr="0074018E">
                  <w:rPr>
                    <w:rStyle w:val="PlaceholderText"/>
                  </w:rPr>
                  <w:t>Click or tap here to enter text.</w:t>
                </w:r>
              </w:p>
            </w:tc>
          </w:sdtContent>
        </w:sdt>
        <w:sdt>
          <w:sdtPr>
            <w:rPr>
              <w:szCs w:val="22"/>
            </w:rPr>
            <w:id w:val="572864279"/>
            <w:placeholder>
              <w:docPart w:val="DefaultPlaceholder_-1854013440"/>
            </w:placeholder>
            <w:showingPlcHdr/>
          </w:sdtPr>
          <w:sdtEndPr/>
          <w:sdtContent>
            <w:tc>
              <w:tcPr>
                <w:tcW w:w="4819" w:type="dxa"/>
              </w:tcPr>
              <w:p w14:paraId="5700B876" w14:textId="68D2D6E0" w:rsidR="00E30DBE" w:rsidRPr="00E30DBE" w:rsidRDefault="00C12B6E" w:rsidP="00731888">
                <w:pPr>
                  <w:jc w:val="both"/>
                  <w:rPr>
                    <w:szCs w:val="22"/>
                  </w:rPr>
                </w:pPr>
                <w:r w:rsidRPr="0074018E">
                  <w:rPr>
                    <w:rStyle w:val="PlaceholderText"/>
                  </w:rPr>
                  <w:t>Click or tap here to enter text.</w:t>
                </w:r>
              </w:p>
            </w:tc>
          </w:sdtContent>
        </w:sdt>
        <w:sdt>
          <w:sdtPr>
            <w:rPr>
              <w:szCs w:val="22"/>
            </w:rPr>
            <w:id w:val="-1671322183"/>
            <w:placeholder>
              <w:docPart w:val="DefaultPlaceholder_-1854013440"/>
            </w:placeholder>
            <w:showingPlcHdr/>
          </w:sdtPr>
          <w:sdtEndPr/>
          <w:sdtContent>
            <w:tc>
              <w:tcPr>
                <w:tcW w:w="1276" w:type="dxa"/>
              </w:tcPr>
              <w:p w14:paraId="51B17430" w14:textId="0164996F" w:rsidR="00E30DBE" w:rsidRPr="00E30DBE" w:rsidRDefault="00C12B6E" w:rsidP="00731888">
                <w:pPr>
                  <w:jc w:val="both"/>
                  <w:rPr>
                    <w:szCs w:val="22"/>
                  </w:rPr>
                </w:pPr>
                <w:r w:rsidRPr="0074018E">
                  <w:rPr>
                    <w:rStyle w:val="PlaceholderText"/>
                  </w:rPr>
                  <w:t>Click or tap here to enter text.</w:t>
                </w:r>
              </w:p>
            </w:tc>
          </w:sdtContent>
        </w:sdt>
      </w:tr>
      <w:tr w:rsidR="00E30DBE" w:rsidRPr="00E30DBE" w14:paraId="3FD4B215" w14:textId="77777777" w:rsidTr="00C12B6E">
        <w:trPr>
          <w:trHeight w:val="227"/>
        </w:trPr>
        <w:tc>
          <w:tcPr>
            <w:tcW w:w="561" w:type="dxa"/>
          </w:tcPr>
          <w:p w14:paraId="1E0DA790" w14:textId="77777777" w:rsidR="00E30DBE" w:rsidRPr="00E30DBE" w:rsidRDefault="00E30DBE" w:rsidP="00731888">
            <w:pPr>
              <w:jc w:val="both"/>
              <w:rPr>
                <w:szCs w:val="22"/>
              </w:rPr>
            </w:pPr>
            <w:r w:rsidRPr="00E30DBE">
              <w:rPr>
                <w:szCs w:val="22"/>
              </w:rPr>
              <w:t>4.</w:t>
            </w:r>
          </w:p>
        </w:tc>
        <w:sdt>
          <w:sdtPr>
            <w:rPr>
              <w:szCs w:val="22"/>
            </w:rPr>
            <w:id w:val="1398634698"/>
            <w:placeholder>
              <w:docPart w:val="DefaultPlaceholder_-1854013440"/>
            </w:placeholder>
            <w:showingPlcHdr/>
          </w:sdtPr>
          <w:sdtEndPr/>
          <w:sdtContent>
            <w:tc>
              <w:tcPr>
                <w:tcW w:w="2553" w:type="dxa"/>
              </w:tcPr>
              <w:p w14:paraId="0CE1FBDC" w14:textId="1C7B8A02" w:rsidR="00E30DBE" w:rsidRPr="00E30DBE" w:rsidRDefault="00C12B6E" w:rsidP="00731888">
                <w:pPr>
                  <w:jc w:val="both"/>
                  <w:rPr>
                    <w:szCs w:val="22"/>
                  </w:rPr>
                </w:pPr>
                <w:r w:rsidRPr="0074018E">
                  <w:rPr>
                    <w:rStyle w:val="PlaceholderText"/>
                  </w:rPr>
                  <w:t>Click or tap here to enter text.</w:t>
                </w:r>
              </w:p>
            </w:tc>
          </w:sdtContent>
        </w:sdt>
        <w:sdt>
          <w:sdtPr>
            <w:rPr>
              <w:szCs w:val="22"/>
            </w:rPr>
            <w:id w:val="964708305"/>
            <w:placeholder>
              <w:docPart w:val="DefaultPlaceholder_-1854013440"/>
            </w:placeholder>
            <w:showingPlcHdr/>
          </w:sdtPr>
          <w:sdtEndPr/>
          <w:sdtContent>
            <w:tc>
              <w:tcPr>
                <w:tcW w:w="4819" w:type="dxa"/>
              </w:tcPr>
              <w:p w14:paraId="5487D168" w14:textId="3DDA1295" w:rsidR="00E30DBE" w:rsidRPr="00E30DBE" w:rsidRDefault="00C12B6E" w:rsidP="00731888">
                <w:pPr>
                  <w:jc w:val="both"/>
                  <w:rPr>
                    <w:szCs w:val="22"/>
                  </w:rPr>
                </w:pPr>
                <w:r w:rsidRPr="0074018E">
                  <w:rPr>
                    <w:rStyle w:val="PlaceholderText"/>
                  </w:rPr>
                  <w:t>Click or tap here to enter text.</w:t>
                </w:r>
              </w:p>
            </w:tc>
          </w:sdtContent>
        </w:sdt>
        <w:sdt>
          <w:sdtPr>
            <w:rPr>
              <w:szCs w:val="22"/>
            </w:rPr>
            <w:id w:val="1752231083"/>
            <w:placeholder>
              <w:docPart w:val="DefaultPlaceholder_-1854013440"/>
            </w:placeholder>
            <w:showingPlcHdr/>
          </w:sdtPr>
          <w:sdtEndPr/>
          <w:sdtContent>
            <w:tc>
              <w:tcPr>
                <w:tcW w:w="1276" w:type="dxa"/>
              </w:tcPr>
              <w:p w14:paraId="79795C3E" w14:textId="6245DE19" w:rsidR="00E30DBE" w:rsidRPr="00E30DBE" w:rsidRDefault="00C12B6E" w:rsidP="00731888">
                <w:pPr>
                  <w:jc w:val="both"/>
                  <w:rPr>
                    <w:szCs w:val="22"/>
                  </w:rPr>
                </w:pPr>
                <w:r w:rsidRPr="0074018E">
                  <w:rPr>
                    <w:rStyle w:val="PlaceholderText"/>
                  </w:rPr>
                  <w:t>Click or tap here to enter text.</w:t>
                </w:r>
              </w:p>
            </w:tc>
          </w:sdtContent>
        </w:sdt>
      </w:tr>
    </w:tbl>
    <w:p w14:paraId="5DC09755" w14:textId="77777777" w:rsidR="00E30DBE" w:rsidRPr="00E30DBE" w:rsidRDefault="00E30DBE" w:rsidP="00E30DBE">
      <w:pPr>
        <w:jc w:val="both"/>
        <w:rPr>
          <w:szCs w:val="22"/>
        </w:rPr>
      </w:pPr>
    </w:p>
    <w:p w14:paraId="11B28C8E" w14:textId="77777777" w:rsidR="006664FF" w:rsidRDefault="006664FF" w:rsidP="006664FF">
      <w:pPr>
        <w:spacing w:line="276" w:lineRule="auto"/>
        <w:jc w:val="both"/>
      </w:pPr>
      <w:r w:rsidRPr="00523EC7">
        <w:lastRenderedPageBreak/>
        <w:t xml:space="preserve">Družba za </w:t>
      </w:r>
      <w:r>
        <w:t xml:space="preserve">upravljanje terjatev bank, d.d. (v nadaljevanju: </w:t>
      </w:r>
      <w:r w:rsidRPr="00DB7FD4">
        <w:t>DUTB, d.d.</w:t>
      </w:r>
      <w:r>
        <w:t>)</w:t>
      </w:r>
      <w:r w:rsidRPr="00DB7FD4">
        <w:t xml:space="preserve"> bo </w:t>
      </w:r>
      <w:r>
        <w:t xml:space="preserve">osebne podatke </w:t>
      </w:r>
      <w:r w:rsidRPr="00DB7FD4">
        <w:t xml:space="preserve">pridobljene </w:t>
      </w:r>
      <w:r>
        <w:t>na predmetnem obrazcu</w:t>
      </w:r>
      <w:r w:rsidRPr="00DB7FD4">
        <w:t xml:space="preserve"> obdelovala za namen odkrivanja ter preprečevanja pranja denarja in financiranja terorizma pri opravljanju svoje dejavnosti</w:t>
      </w:r>
      <w:r>
        <w:t xml:space="preserve">, </w:t>
      </w:r>
      <w:r w:rsidRPr="00DB7FD4">
        <w:t>na podlagi Zakon o preprečevanju pranja denarja in financiranja terorizma (ZPPDFT</w:t>
      </w:r>
      <w:r>
        <w:t>-1), ki predstavlja pravno podlago za zakonito obdelavo pridobljenih osebnih podatkov.</w:t>
      </w:r>
    </w:p>
    <w:p w14:paraId="7A8EAAA6" w14:textId="77777777" w:rsidR="006664FF" w:rsidRDefault="006664FF" w:rsidP="006664FF">
      <w:pPr>
        <w:spacing w:line="276" w:lineRule="auto"/>
        <w:jc w:val="both"/>
      </w:pPr>
    </w:p>
    <w:p w14:paraId="09C6E0A8" w14:textId="5BB2EF2E" w:rsidR="006664FF" w:rsidRPr="00DB7FD4" w:rsidRDefault="006664FF" w:rsidP="006664FF">
      <w:pPr>
        <w:spacing w:line="276" w:lineRule="auto"/>
        <w:jc w:val="both"/>
      </w:pPr>
      <w:r>
        <w:t xml:space="preserve">Ne navedba podatkov ali navajanje neresničnih podatkov lahko prestavlja podlago za zavrnitev sklenitve poslovnega razmerja, prekinitve poslovnega razmerja ali izvedbo drugih ukrepov skladno z  </w:t>
      </w:r>
      <w:r w:rsidRPr="00DB7FD4">
        <w:t>ZPPDFT</w:t>
      </w:r>
      <w:r>
        <w:t>-1.</w:t>
      </w:r>
    </w:p>
    <w:p w14:paraId="78917F06" w14:textId="77777777" w:rsidR="006664FF" w:rsidRDefault="006664FF" w:rsidP="006664FF">
      <w:pPr>
        <w:spacing w:line="276" w:lineRule="auto"/>
        <w:jc w:val="both"/>
      </w:pPr>
    </w:p>
    <w:p w14:paraId="2DA541EF" w14:textId="4E359492" w:rsidR="006664FF" w:rsidRPr="00DB7FD4" w:rsidRDefault="006664FF" w:rsidP="006664FF">
      <w:pPr>
        <w:spacing w:line="276" w:lineRule="auto"/>
        <w:jc w:val="both"/>
      </w:pPr>
      <w:r w:rsidRPr="00DB7FD4">
        <w:t>DUTB, d.d. je osebne podatke pridobljene za namen odkrivanja ter preprečevanja pranja denarja in financiranja terorizma pri opravljanju svoje dejavnosti dolžna hraniti 10 let po prenehanju poslovnega razmerja. Po poteku tega časa bodo podatki izbrisani</w:t>
      </w:r>
      <w:r>
        <w:t xml:space="preserve">, </w:t>
      </w:r>
      <w:r w:rsidRPr="00DB7FD4">
        <w:t>uničeni</w:t>
      </w:r>
      <w:r>
        <w:t xml:space="preserve"> ali anonimizirani.</w:t>
      </w:r>
    </w:p>
    <w:p w14:paraId="56291C50" w14:textId="77777777" w:rsidR="006664FF" w:rsidRDefault="006664FF" w:rsidP="006664FF">
      <w:pPr>
        <w:spacing w:line="276" w:lineRule="auto"/>
        <w:jc w:val="both"/>
      </w:pPr>
    </w:p>
    <w:p w14:paraId="37DF2A71" w14:textId="00C30F28" w:rsidR="006664FF" w:rsidRPr="00DB7FD4" w:rsidRDefault="006664FF" w:rsidP="006664FF">
      <w:pPr>
        <w:spacing w:line="276" w:lineRule="auto"/>
        <w:jc w:val="both"/>
      </w:pPr>
      <w:r w:rsidRPr="00DB7FD4">
        <w:t>Posameznik, na katerega se podatki nanašajo</w:t>
      </w:r>
      <w:r>
        <w:t>,</w:t>
      </w:r>
      <w:r w:rsidRPr="00DB7FD4">
        <w:t xml:space="preserve"> ima pravico zahtevati dostop do svojih osebnih podatkov, popravek, dopolnitve, prenos (v kolikor je tehnično izvedljivo), omejitev obdelave ali izbris podatkov, pod pogoji določenimi s Splošno uredbo o varstvu podatkov</w:t>
      </w:r>
      <w:r>
        <w:t xml:space="preserve"> št. 2016/679 z dne 27.4.2016 ter</w:t>
      </w:r>
      <w:r w:rsidRPr="00DB7FD4">
        <w:t xml:space="preserve"> skladno</w:t>
      </w:r>
      <w:r>
        <w:t xml:space="preserve"> z relevantno zakonodajo</w:t>
      </w:r>
      <w:r w:rsidRPr="00DB7FD4">
        <w:t>. Posameznik, na katerega se podatki nanašajo</w:t>
      </w:r>
      <w:r>
        <w:t>,</w:t>
      </w:r>
      <w:r w:rsidRPr="00DB7FD4">
        <w:t xml:space="preserve"> ima pravico tudi do vložitve pritožbe pri nadzornem organu. </w:t>
      </w:r>
    </w:p>
    <w:p w14:paraId="329365BE" w14:textId="77777777" w:rsidR="006664FF" w:rsidRDefault="006664FF" w:rsidP="006664FF">
      <w:pPr>
        <w:spacing w:line="276" w:lineRule="auto"/>
        <w:jc w:val="both"/>
      </w:pPr>
    </w:p>
    <w:p w14:paraId="076C08DF" w14:textId="720B323E" w:rsidR="006664FF" w:rsidRPr="00523EC7" w:rsidRDefault="006664FF" w:rsidP="006664FF">
      <w:pPr>
        <w:spacing w:line="276" w:lineRule="auto"/>
        <w:jc w:val="both"/>
      </w:pPr>
      <w:r w:rsidRPr="00523EC7">
        <w:t>Upravljavec vaših osebnih podatkov je Družba za upravljanje terjatev bank, d.d., Davčna ulica 1, 1000 Ljublj</w:t>
      </w:r>
      <w:r>
        <w:t xml:space="preserve">ana, tel. št. +386 1 429 38 70, e-mail: </w:t>
      </w:r>
      <w:hyperlink r:id="rId12" w:history="1">
        <w:r w:rsidRPr="00924D15">
          <w:rPr>
            <w:rStyle w:val="Hyperlink"/>
            <w:rFonts w:eastAsiaTheme="majorEastAsia"/>
          </w:rPr>
          <w:t>info@dutb.eu</w:t>
        </w:r>
      </w:hyperlink>
      <w:r>
        <w:t xml:space="preserve">. </w:t>
      </w:r>
      <w:r w:rsidRPr="0001174D">
        <w:t xml:space="preserve">Uporabniki vaših osebnih podatkov pri upravljavcu so </w:t>
      </w:r>
      <w:sdt>
        <w:sdtPr>
          <w:rPr>
            <w:szCs w:val="22"/>
          </w:rPr>
          <w:id w:val="-554241337"/>
          <w:placeholder>
            <w:docPart w:val="6A3207AFC46C46229D7809BF847C87A9"/>
          </w:placeholder>
          <w:showingPlcHdr/>
        </w:sdtPr>
        <w:sdtEndPr/>
        <w:sdtContent>
          <w:r w:rsidRPr="00C12B6E">
            <w:rPr>
              <w:rStyle w:val="PlaceholderText"/>
              <w:u w:val="single"/>
            </w:rPr>
            <w:t>Click or tap here to enter text.</w:t>
          </w:r>
        </w:sdtContent>
      </w:sdt>
    </w:p>
    <w:p w14:paraId="78E7DCB6" w14:textId="77777777" w:rsidR="006664FF" w:rsidRDefault="006664FF" w:rsidP="006664FF">
      <w:pPr>
        <w:spacing w:line="276" w:lineRule="auto"/>
        <w:jc w:val="both"/>
      </w:pPr>
    </w:p>
    <w:p w14:paraId="569D01FE" w14:textId="60A6C531" w:rsidR="006664FF" w:rsidRPr="00DB7FD4" w:rsidRDefault="006664FF" w:rsidP="006664FF">
      <w:pPr>
        <w:spacing w:line="276" w:lineRule="auto"/>
        <w:jc w:val="both"/>
      </w:pPr>
      <w:r w:rsidRPr="00DB7FD4">
        <w:t>Pooblaščena oseba za varstvo osebni</w:t>
      </w:r>
      <w:r>
        <w:t>h podatkov pri DUTB, d.d. je Sabina Novak, e-mail: gdpr@dutb.eu</w:t>
      </w:r>
      <w:r w:rsidRPr="00DB7FD4">
        <w:t>.</w:t>
      </w:r>
    </w:p>
    <w:p w14:paraId="5C40B679" w14:textId="77777777" w:rsidR="006664FF" w:rsidRPr="00E30DBE" w:rsidRDefault="006664FF" w:rsidP="00E30DBE">
      <w:pPr>
        <w:jc w:val="both"/>
        <w:rPr>
          <w:szCs w:val="22"/>
        </w:rPr>
      </w:pPr>
    </w:p>
    <w:p w14:paraId="392F1A8E" w14:textId="2E4FE389" w:rsidR="00E30DBE" w:rsidRPr="00E30DBE" w:rsidRDefault="00E30DBE" w:rsidP="00E30DBE">
      <w:pPr>
        <w:jc w:val="both"/>
        <w:rPr>
          <w:szCs w:val="22"/>
        </w:rPr>
      </w:pPr>
      <w:r w:rsidRPr="00E30DBE">
        <w:rPr>
          <w:szCs w:val="22"/>
        </w:rPr>
        <w:t>Kraj in datum:</w:t>
      </w:r>
      <w:r w:rsidR="00D453B0">
        <w:rPr>
          <w:szCs w:val="22"/>
        </w:rPr>
        <w:t xml:space="preserve"> </w:t>
      </w:r>
      <w:sdt>
        <w:sdtPr>
          <w:rPr>
            <w:szCs w:val="22"/>
          </w:rPr>
          <w:id w:val="-1848622718"/>
          <w:placeholder>
            <w:docPart w:val="DefaultPlaceholder_-1854013440"/>
          </w:placeholder>
          <w:showingPlcHdr/>
        </w:sdtPr>
        <w:sdtEndPr/>
        <w:sdtContent>
          <w:r w:rsidR="00D453B0" w:rsidRPr="00D453B0">
            <w:rPr>
              <w:rStyle w:val="PlaceholderText"/>
              <w:u w:val="single"/>
            </w:rPr>
            <w:t>Click or tap here to enter text.</w:t>
          </w:r>
        </w:sdtContent>
      </w:sdt>
    </w:p>
    <w:p w14:paraId="5F1A79DF" w14:textId="77777777" w:rsidR="00E30DBE" w:rsidRPr="00E30DBE" w:rsidRDefault="00E30DBE" w:rsidP="00E30DBE">
      <w:pPr>
        <w:jc w:val="both"/>
        <w:rPr>
          <w:szCs w:val="22"/>
        </w:rPr>
      </w:pPr>
    </w:p>
    <w:p w14:paraId="15C25A5F" w14:textId="77777777" w:rsidR="00E30DBE" w:rsidRPr="00E30DBE" w:rsidRDefault="00E30DBE" w:rsidP="00E30DBE">
      <w:pPr>
        <w:jc w:val="both"/>
        <w:rPr>
          <w:szCs w:val="22"/>
        </w:rPr>
      </w:pPr>
      <w:r w:rsidRPr="00E30DBE">
        <w:rPr>
          <w:szCs w:val="22"/>
        </w:rPr>
        <w:t>Ime in priimek ter podpis zakonitega zastopnika oziroma pooblaščenca:</w:t>
      </w:r>
    </w:p>
    <w:p w14:paraId="5C11B9BD" w14:textId="77777777" w:rsidR="00E30DBE" w:rsidRPr="00E30DBE" w:rsidRDefault="00E30DBE" w:rsidP="00E30DBE">
      <w:pPr>
        <w:jc w:val="both"/>
        <w:rPr>
          <w:szCs w:val="22"/>
        </w:rPr>
      </w:pPr>
    </w:p>
    <w:sdt>
      <w:sdtPr>
        <w:rPr>
          <w:szCs w:val="22"/>
        </w:rPr>
        <w:id w:val="-915857532"/>
        <w:placeholder>
          <w:docPart w:val="DefaultPlaceholder_-1854013440"/>
        </w:placeholder>
        <w:showingPlcHdr/>
      </w:sdtPr>
      <w:sdtEndPr/>
      <w:sdtContent>
        <w:p w14:paraId="7E38A4DB" w14:textId="28975B75" w:rsidR="00E30DBE" w:rsidRPr="00E30DBE" w:rsidRDefault="001F6E6B" w:rsidP="00E30DBE">
          <w:pPr>
            <w:jc w:val="both"/>
            <w:rPr>
              <w:szCs w:val="22"/>
            </w:rPr>
          </w:pPr>
          <w:r w:rsidRPr="001F6E6B">
            <w:rPr>
              <w:rStyle w:val="PlaceholderText"/>
              <w:u w:val="single"/>
            </w:rPr>
            <w:t>Click or tap here to enter text.</w:t>
          </w:r>
        </w:p>
      </w:sdtContent>
    </w:sdt>
    <w:p w14:paraId="5E195DD1" w14:textId="77777777" w:rsidR="00E30DBE" w:rsidRPr="00E30DBE" w:rsidRDefault="00E30DBE" w:rsidP="00E30DBE">
      <w:pPr>
        <w:jc w:val="both"/>
        <w:rPr>
          <w:szCs w:val="22"/>
        </w:rPr>
      </w:pPr>
    </w:p>
    <w:p w14:paraId="0E31094C" w14:textId="77777777" w:rsidR="00E30DBE" w:rsidRDefault="00E30DBE" w:rsidP="00E30DBE">
      <w:pPr>
        <w:jc w:val="both"/>
        <w:rPr>
          <w:szCs w:val="22"/>
        </w:rPr>
      </w:pPr>
    </w:p>
    <w:p w14:paraId="19C6F3AC" w14:textId="77777777" w:rsidR="00E30DBE" w:rsidRDefault="00E30DBE" w:rsidP="00E30DBE">
      <w:pPr>
        <w:jc w:val="both"/>
        <w:rPr>
          <w:szCs w:val="22"/>
        </w:rPr>
      </w:pPr>
    </w:p>
    <w:p w14:paraId="007ED319" w14:textId="77777777" w:rsidR="00E30DBE" w:rsidRDefault="00E30DBE" w:rsidP="00E30DBE">
      <w:pPr>
        <w:jc w:val="both"/>
        <w:rPr>
          <w:szCs w:val="22"/>
        </w:rPr>
      </w:pPr>
    </w:p>
    <w:p w14:paraId="1C750FBF" w14:textId="77777777" w:rsidR="00E30DBE" w:rsidRDefault="00E30DBE" w:rsidP="00E30DBE">
      <w:pPr>
        <w:jc w:val="both"/>
        <w:rPr>
          <w:szCs w:val="22"/>
        </w:rPr>
      </w:pPr>
    </w:p>
    <w:p w14:paraId="51E9C590" w14:textId="77777777" w:rsidR="00E30DBE" w:rsidRDefault="00E30DBE" w:rsidP="00E30DBE">
      <w:pPr>
        <w:jc w:val="both"/>
        <w:rPr>
          <w:szCs w:val="22"/>
        </w:rPr>
      </w:pPr>
    </w:p>
    <w:p w14:paraId="104D0CFB" w14:textId="77777777" w:rsidR="00E30DBE" w:rsidRDefault="00E30DBE" w:rsidP="00E30DBE">
      <w:pPr>
        <w:jc w:val="both"/>
        <w:rPr>
          <w:szCs w:val="22"/>
        </w:rPr>
      </w:pPr>
    </w:p>
    <w:p w14:paraId="76F7A4F0" w14:textId="77777777" w:rsidR="00E30DBE" w:rsidRDefault="00E30DBE" w:rsidP="00E30DBE">
      <w:pPr>
        <w:jc w:val="both"/>
        <w:rPr>
          <w:szCs w:val="22"/>
        </w:rPr>
      </w:pPr>
    </w:p>
    <w:p w14:paraId="157F8E64" w14:textId="77777777" w:rsidR="00E30DBE" w:rsidRDefault="00E30DBE" w:rsidP="00E30DBE">
      <w:pPr>
        <w:jc w:val="both"/>
        <w:rPr>
          <w:szCs w:val="22"/>
        </w:rPr>
      </w:pPr>
    </w:p>
    <w:p w14:paraId="67299D51" w14:textId="00985BC0" w:rsidR="00E30DBE" w:rsidRDefault="00E30DBE" w:rsidP="00E30DBE">
      <w:pPr>
        <w:jc w:val="both"/>
        <w:rPr>
          <w:szCs w:val="22"/>
        </w:rPr>
      </w:pPr>
    </w:p>
    <w:p w14:paraId="70048BAB" w14:textId="796F24CB" w:rsidR="00C12B6E" w:rsidRDefault="00C12B6E" w:rsidP="00E30DBE">
      <w:pPr>
        <w:jc w:val="both"/>
        <w:rPr>
          <w:szCs w:val="22"/>
        </w:rPr>
      </w:pPr>
    </w:p>
    <w:p w14:paraId="66DDDC0B" w14:textId="4D04FE97" w:rsidR="00C12B6E" w:rsidRDefault="00C12B6E" w:rsidP="00E30DBE">
      <w:pPr>
        <w:jc w:val="both"/>
        <w:rPr>
          <w:szCs w:val="22"/>
        </w:rPr>
      </w:pPr>
    </w:p>
    <w:p w14:paraId="6393D9C4" w14:textId="77777777" w:rsidR="00E30DBE" w:rsidRPr="00E30DBE" w:rsidRDefault="00E30DBE" w:rsidP="00E30DBE">
      <w:pPr>
        <w:jc w:val="both"/>
        <w:rPr>
          <w:szCs w:val="22"/>
        </w:rPr>
      </w:pPr>
    </w:p>
    <w:p w14:paraId="0A3E7171" w14:textId="77777777" w:rsidR="00E30DBE" w:rsidRPr="00E30DBE" w:rsidRDefault="00E30DBE" w:rsidP="00E30DBE">
      <w:pPr>
        <w:jc w:val="both"/>
        <w:rPr>
          <w:szCs w:val="22"/>
        </w:rPr>
      </w:pPr>
    </w:p>
    <w:p w14:paraId="69E6D851" w14:textId="6EE5DCA1" w:rsidR="00E30DBE" w:rsidRDefault="00E30DBE" w:rsidP="00E30DBE">
      <w:pPr>
        <w:jc w:val="both"/>
        <w:rPr>
          <w:b/>
          <w:sz w:val="16"/>
          <w:szCs w:val="16"/>
        </w:rPr>
      </w:pPr>
    </w:p>
    <w:p w14:paraId="034E068D" w14:textId="635DFEA7" w:rsidR="004351BA" w:rsidRDefault="004351BA" w:rsidP="00E30DBE">
      <w:pPr>
        <w:jc w:val="both"/>
        <w:rPr>
          <w:b/>
          <w:sz w:val="16"/>
          <w:szCs w:val="16"/>
        </w:rPr>
      </w:pPr>
    </w:p>
    <w:p w14:paraId="27FF25B0" w14:textId="02559354" w:rsidR="004351BA" w:rsidRDefault="004351BA" w:rsidP="00E30DBE">
      <w:pPr>
        <w:jc w:val="both"/>
        <w:rPr>
          <w:b/>
          <w:sz w:val="16"/>
          <w:szCs w:val="16"/>
        </w:rPr>
      </w:pPr>
    </w:p>
    <w:p w14:paraId="2801AE72" w14:textId="638E1658" w:rsidR="004351BA" w:rsidRDefault="004351BA" w:rsidP="00E30DBE">
      <w:pPr>
        <w:jc w:val="both"/>
        <w:rPr>
          <w:b/>
          <w:sz w:val="16"/>
          <w:szCs w:val="16"/>
        </w:rPr>
      </w:pPr>
    </w:p>
    <w:p w14:paraId="5CFC1106" w14:textId="4D25F1F7" w:rsidR="004351BA" w:rsidRDefault="004351BA" w:rsidP="00E30DBE">
      <w:pPr>
        <w:jc w:val="both"/>
        <w:rPr>
          <w:b/>
          <w:sz w:val="16"/>
          <w:szCs w:val="16"/>
        </w:rPr>
      </w:pPr>
    </w:p>
    <w:p w14:paraId="43C061F4" w14:textId="467AA395" w:rsidR="004351BA" w:rsidRDefault="004351BA" w:rsidP="00E30DBE">
      <w:pPr>
        <w:jc w:val="both"/>
        <w:rPr>
          <w:b/>
          <w:sz w:val="16"/>
          <w:szCs w:val="16"/>
        </w:rPr>
      </w:pPr>
    </w:p>
    <w:p w14:paraId="69E27214" w14:textId="2F3F5923" w:rsidR="004351BA" w:rsidRDefault="004351BA" w:rsidP="00E30DBE">
      <w:pPr>
        <w:jc w:val="both"/>
        <w:rPr>
          <w:b/>
          <w:sz w:val="16"/>
          <w:szCs w:val="16"/>
        </w:rPr>
      </w:pPr>
    </w:p>
    <w:p w14:paraId="2C4B4E76" w14:textId="600DC7ED" w:rsidR="004351BA" w:rsidRDefault="004351BA" w:rsidP="00E30DBE">
      <w:pPr>
        <w:jc w:val="both"/>
        <w:rPr>
          <w:b/>
          <w:sz w:val="16"/>
          <w:szCs w:val="16"/>
        </w:rPr>
      </w:pPr>
    </w:p>
    <w:p w14:paraId="0BBBBEBF" w14:textId="3C914B3A" w:rsidR="004351BA" w:rsidRDefault="004351BA" w:rsidP="00E30DBE">
      <w:pPr>
        <w:jc w:val="both"/>
        <w:rPr>
          <w:b/>
          <w:sz w:val="16"/>
          <w:szCs w:val="16"/>
        </w:rPr>
      </w:pPr>
    </w:p>
    <w:p w14:paraId="37AFF4A2" w14:textId="22A3BA88" w:rsidR="004351BA" w:rsidRPr="00E30DBE" w:rsidRDefault="004351BA" w:rsidP="00E30DBE">
      <w:pPr>
        <w:jc w:val="both"/>
        <w:rPr>
          <w:b/>
          <w:sz w:val="16"/>
          <w:szCs w:val="16"/>
        </w:rPr>
      </w:pPr>
    </w:p>
    <w:p w14:paraId="58059256" w14:textId="77777777" w:rsidR="00E30DBE" w:rsidRPr="00E30DBE" w:rsidRDefault="00E30DBE" w:rsidP="00E30DBE">
      <w:pPr>
        <w:jc w:val="both"/>
        <w:rPr>
          <w:b/>
          <w:sz w:val="16"/>
          <w:szCs w:val="16"/>
        </w:rPr>
      </w:pPr>
      <w:r w:rsidRPr="00E30DBE">
        <w:rPr>
          <w:b/>
          <w:sz w:val="16"/>
          <w:szCs w:val="16"/>
        </w:rPr>
        <w:t>Opombe:</w:t>
      </w:r>
    </w:p>
    <w:p w14:paraId="68CBD132" w14:textId="77777777" w:rsidR="00E30DBE" w:rsidRPr="00E30DBE" w:rsidRDefault="00E30DBE" w:rsidP="00E30DBE">
      <w:pPr>
        <w:jc w:val="both"/>
        <w:rPr>
          <w:sz w:val="16"/>
          <w:szCs w:val="16"/>
        </w:rPr>
      </w:pPr>
      <w:r w:rsidRPr="00E30DBE">
        <w:rPr>
          <w:sz w:val="16"/>
          <w:szCs w:val="16"/>
        </w:rPr>
        <w:t>Kot dejanski lastnik potencialnega investitorja šteje:</w:t>
      </w:r>
    </w:p>
    <w:p w14:paraId="6E2550D7" w14:textId="77777777" w:rsidR="00E30DBE" w:rsidRPr="00E30DBE" w:rsidRDefault="00E30DBE" w:rsidP="00E30DBE">
      <w:pPr>
        <w:jc w:val="both"/>
        <w:rPr>
          <w:sz w:val="16"/>
          <w:szCs w:val="16"/>
        </w:rPr>
      </w:pPr>
      <w:r w:rsidRPr="00E30DBE">
        <w:rPr>
          <w:sz w:val="16"/>
          <w:szCs w:val="16"/>
        </w:rPr>
        <w:t>1. vsaka fizična oseba, ki je posredno (prek lastništva v drugi pravni osebi) ali neposredno imetnik več kot 25 % poslovnega deleža delnic, glasovalnih oziroma drugih pravic, na  podlagi katerih je udeležena pri upravljanju potencialnega investitorja, oziroma je udeležena v kapitalu potencialnega investitorja z več kot 25 % deležem ali ima obvladujoč položaj pri upravljanju sredstev potencialnega investitorja;</w:t>
      </w:r>
    </w:p>
    <w:p w14:paraId="289B349A" w14:textId="3C5952A3" w:rsidR="00E30DBE" w:rsidRPr="00E30DBE" w:rsidRDefault="00E30DBE" w:rsidP="00E30DBE">
      <w:pPr>
        <w:jc w:val="both"/>
        <w:rPr>
          <w:sz w:val="16"/>
          <w:szCs w:val="16"/>
        </w:rPr>
      </w:pPr>
      <w:r w:rsidRPr="00E30DBE">
        <w:rPr>
          <w:sz w:val="16"/>
          <w:szCs w:val="16"/>
        </w:rPr>
        <w:t xml:space="preserve">2. vsaka fizična oseba, </w:t>
      </w:r>
      <w:r w:rsidR="000E6486">
        <w:rPr>
          <w:sz w:val="16"/>
          <w:szCs w:val="16"/>
        </w:rPr>
        <w:t xml:space="preserve">ki potencialnemu investitorju </w:t>
      </w:r>
      <w:r w:rsidRPr="00E30DBE">
        <w:rPr>
          <w:sz w:val="16"/>
          <w:szCs w:val="16"/>
        </w:rPr>
        <w:t>posredno zagotovi ali zagotavlja sredstva in ima na tej podlagi možnost nadzorovati, usmerjati ali drugače bistveno vplivati na odločitve uprave ali drugega poslovodnega organa potencialnega investitorja pri odločanju o financiranju in poslovanju;</w:t>
      </w:r>
    </w:p>
    <w:p w14:paraId="653DD262" w14:textId="77777777" w:rsidR="00E30DBE" w:rsidRPr="00E30DBE" w:rsidRDefault="00E30DBE" w:rsidP="00E30DBE">
      <w:pPr>
        <w:jc w:val="both"/>
        <w:rPr>
          <w:sz w:val="16"/>
          <w:szCs w:val="16"/>
        </w:rPr>
      </w:pPr>
      <w:r w:rsidRPr="00E30DBE">
        <w:rPr>
          <w:sz w:val="16"/>
          <w:szCs w:val="16"/>
        </w:rPr>
        <w:t>3. vsaka fizična oseba, ki je prejemnik več kot 25 % koristi od premoženja, ki se upravlja (če so bili bodoči upravičenci že določeni ali so določljivi);</w:t>
      </w:r>
    </w:p>
    <w:p w14:paraId="0FBCDCA9" w14:textId="77777777" w:rsidR="00E30DBE" w:rsidRPr="00E30DBE" w:rsidRDefault="00E30DBE" w:rsidP="00E30DBE">
      <w:pPr>
        <w:jc w:val="both"/>
        <w:rPr>
          <w:sz w:val="16"/>
          <w:szCs w:val="16"/>
        </w:rPr>
      </w:pPr>
      <w:r w:rsidRPr="00E30DBE">
        <w:rPr>
          <w:sz w:val="16"/>
          <w:szCs w:val="16"/>
        </w:rPr>
        <w:t>4. oseba ali skupina oseb, v interesu katerih sta ustanovitev in delovanje vaše pravne osebe ali podobnega pravnega subjekta tujega prava (če je treba posameznike, ki bodo prejemniki  koristi, še določiti);</w:t>
      </w:r>
    </w:p>
    <w:p w14:paraId="680248DD" w14:textId="3A161E74" w:rsidR="00616564" w:rsidRPr="00E30DBE" w:rsidRDefault="00E30DBE" w:rsidP="00E30DBE">
      <w:pPr>
        <w:jc w:val="both"/>
        <w:rPr>
          <w:rStyle w:val="SubtleEmphasis"/>
          <w:i w:val="0"/>
          <w:iCs w:val="0"/>
          <w:color w:val="auto"/>
          <w:sz w:val="16"/>
          <w:szCs w:val="16"/>
        </w:rPr>
      </w:pPr>
      <w:r w:rsidRPr="00E30DBE">
        <w:rPr>
          <w:sz w:val="16"/>
          <w:szCs w:val="16"/>
        </w:rPr>
        <w:t>5. vsaka fizična oseba, ki posredno ali neposredno obvladuje več kot 25 % premoženja potencialnega investitorja ali podobnega pravnega subjekta tujega prava.</w:t>
      </w:r>
    </w:p>
    <w:sectPr w:rsidR="00616564" w:rsidRPr="00E30DBE" w:rsidSect="004351BA">
      <w:headerReference w:type="default" r:id="rId13"/>
      <w:headerReference w:type="first" r:id="rId14"/>
      <w:footerReference w:type="first" r:id="rId15"/>
      <w:pgSz w:w="11906" w:h="16838" w:code="9"/>
      <w:pgMar w:top="3686" w:right="2268" w:bottom="226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AABAA0" w14:textId="77777777" w:rsidR="00B010A2" w:rsidRDefault="00B010A2">
      <w:r>
        <w:separator/>
      </w:r>
    </w:p>
  </w:endnote>
  <w:endnote w:type="continuationSeparator" w:id="0">
    <w:p w14:paraId="40E0CACD" w14:textId="77777777" w:rsidR="00B010A2" w:rsidRDefault="00B010A2">
      <w:r>
        <w:continuationSeparator/>
      </w:r>
    </w:p>
  </w:endnote>
  <w:endnote w:type="continuationNotice" w:id="1">
    <w:p w14:paraId="41429038" w14:textId="77777777" w:rsidR="00B010A2" w:rsidRDefault="00B010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C82EC1" w14:textId="77777777" w:rsidR="00C73E31" w:rsidRDefault="00F10869">
    <w:pPr>
      <w:pStyle w:val="Footer"/>
    </w:pPr>
    <w:r>
      <w:rPr>
        <w:noProof/>
      </w:rPr>
      <w:drawing>
        <wp:anchor distT="0" distB="0" distL="0" distR="0" simplePos="0" relativeHeight="251659776" behindDoc="1" locked="0" layoutInCell="1" allowOverlap="1" wp14:anchorId="23C82EC6" wp14:editId="23C82EC7">
          <wp:simplePos x="0" y="0"/>
          <wp:positionH relativeFrom="page">
            <wp:posOffset>1080135</wp:posOffset>
          </wp:positionH>
          <wp:positionV relativeFrom="page">
            <wp:posOffset>9829165</wp:posOffset>
          </wp:positionV>
          <wp:extent cx="5040000" cy="558000"/>
          <wp:effectExtent l="0" t="0" r="0" b="0"/>
          <wp:wrapTight wrapText="bothSides">
            <wp:wrapPolygon edited="0">
              <wp:start x="0" y="0"/>
              <wp:lineTo x="0" y="20665"/>
              <wp:lineTo x="21472" y="20665"/>
              <wp:lineTo x="21472" y="0"/>
              <wp:lineTo x="0" y="0"/>
            </wp:wrapPolygon>
          </wp:wrapTight>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UTB_Footer_SLO-ENG_01-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40000" cy="55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C39E26" w14:textId="77777777" w:rsidR="00B010A2" w:rsidRDefault="00B010A2">
      <w:r>
        <w:separator/>
      </w:r>
    </w:p>
  </w:footnote>
  <w:footnote w:type="continuationSeparator" w:id="0">
    <w:p w14:paraId="1092EF2D" w14:textId="77777777" w:rsidR="00B010A2" w:rsidRDefault="00B010A2">
      <w:r>
        <w:continuationSeparator/>
      </w:r>
    </w:p>
  </w:footnote>
  <w:footnote w:type="continuationNotice" w:id="1">
    <w:p w14:paraId="62375BA8" w14:textId="77777777" w:rsidR="00B010A2" w:rsidRDefault="00B010A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C82EBF" w14:textId="77777777" w:rsidR="00C73E31" w:rsidRDefault="00BC7DA8">
    <w:pPr>
      <w:pStyle w:val="Header"/>
    </w:pPr>
    <w:r>
      <w:rPr>
        <w:noProof/>
      </w:rPr>
      <w:drawing>
        <wp:anchor distT="0" distB="0" distL="114300" distR="114300" simplePos="0" relativeHeight="251656704" behindDoc="0" locked="0" layoutInCell="1" allowOverlap="1" wp14:anchorId="23C82EC2" wp14:editId="23C82EC3">
          <wp:simplePos x="0" y="0"/>
          <wp:positionH relativeFrom="page">
            <wp:align>right</wp:align>
          </wp:positionH>
          <wp:positionV relativeFrom="page">
            <wp:align>top</wp:align>
          </wp:positionV>
          <wp:extent cx="1428750" cy="1076325"/>
          <wp:effectExtent l="0" t="0" r="0" b="9525"/>
          <wp:wrapSquare wrapText="bothSides"/>
          <wp:docPr id="37" name="Picture 37"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10763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C82EC0" w14:textId="77777777" w:rsidR="00C73E31" w:rsidRDefault="00BC7DA8">
    <w:pPr>
      <w:pStyle w:val="Header"/>
    </w:pPr>
    <w:r>
      <w:rPr>
        <w:noProof/>
      </w:rPr>
      <w:drawing>
        <wp:anchor distT="0" distB="0" distL="114300" distR="114300" simplePos="0" relativeHeight="251658752" behindDoc="1" locked="0" layoutInCell="1" allowOverlap="1" wp14:anchorId="23C82EC4" wp14:editId="23C82EC5">
          <wp:simplePos x="0" y="0"/>
          <wp:positionH relativeFrom="page">
            <wp:posOffset>6120765</wp:posOffset>
          </wp:positionH>
          <wp:positionV relativeFrom="page">
            <wp:posOffset>360045</wp:posOffset>
          </wp:positionV>
          <wp:extent cx="1092200" cy="2823845"/>
          <wp:effectExtent l="0" t="0" r="0" b="0"/>
          <wp:wrapTight wrapText="bothSides">
            <wp:wrapPolygon edited="0">
              <wp:start x="0" y="0"/>
              <wp:lineTo x="0" y="21420"/>
              <wp:lineTo x="21098" y="21420"/>
              <wp:lineTo x="21098" y="0"/>
              <wp:lineTo x="0" y="0"/>
            </wp:wrapPolygon>
          </wp:wrapTight>
          <wp:docPr id="38" name="Picture 38" descr="DUTB_Header_SLO_10-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UTB_Header_SLO_10-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2200" cy="28238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EE1D01"/>
    <w:multiLevelType w:val="hybridMultilevel"/>
    <w:tmpl w:val="12246B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Ndh5/PRpXXWu+Nm5lU8csMQOVT6oWIQrGZQxXiDugWYQtYsG+NMxsBMJGJmRwgivekRWdygPxgwsZtAfEVsR6Q==" w:salt="k++YHPKgYRhRhs/0sLfN4g=="/>
  <w:defaultTabStop w:val="708"/>
  <w:hyphenationZone w:val="425"/>
  <w:drawingGridHorizontalSpacing w:val="11907"/>
  <w:drawingGridVerticalSpacing w:val="5613"/>
  <w:doNotUseMarginsForDrawingGridOrigin/>
  <w:drawingGridHorizontalOrigin w:val="0"/>
  <w:drawingGridVerticalOrigin w:val="0"/>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E01"/>
    <w:rsid w:val="0000650D"/>
    <w:rsid w:val="0002154F"/>
    <w:rsid w:val="000309AC"/>
    <w:rsid w:val="00040570"/>
    <w:rsid w:val="00050BAF"/>
    <w:rsid w:val="0006502E"/>
    <w:rsid w:val="000E6486"/>
    <w:rsid w:val="00107D1C"/>
    <w:rsid w:val="00196F85"/>
    <w:rsid w:val="001976C8"/>
    <w:rsid w:val="001A14E0"/>
    <w:rsid w:val="001B1BF6"/>
    <w:rsid w:val="001B3427"/>
    <w:rsid w:val="001F6E6B"/>
    <w:rsid w:val="00247256"/>
    <w:rsid w:val="002822B9"/>
    <w:rsid w:val="002A310E"/>
    <w:rsid w:val="002B0383"/>
    <w:rsid w:val="002F35C8"/>
    <w:rsid w:val="00332F57"/>
    <w:rsid w:val="0034333F"/>
    <w:rsid w:val="00351627"/>
    <w:rsid w:val="00365A19"/>
    <w:rsid w:val="003B3C4B"/>
    <w:rsid w:val="00406CA3"/>
    <w:rsid w:val="004351BA"/>
    <w:rsid w:val="00477403"/>
    <w:rsid w:val="004C7108"/>
    <w:rsid w:val="00521374"/>
    <w:rsid w:val="00573680"/>
    <w:rsid w:val="00582601"/>
    <w:rsid w:val="005A6454"/>
    <w:rsid w:val="005E3C02"/>
    <w:rsid w:val="00616564"/>
    <w:rsid w:val="00656469"/>
    <w:rsid w:val="006664FF"/>
    <w:rsid w:val="00690198"/>
    <w:rsid w:val="006B20E7"/>
    <w:rsid w:val="006E60CF"/>
    <w:rsid w:val="007609C3"/>
    <w:rsid w:val="007678E9"/>
    <w:rsid w:val="00775E7A"/>
    <w:rsid w:val="00782026"/>
    <w:rsid w:val="0078372D"/>
    <w:rsid w:val="00790733"/>
    <w:rsid w:val="007956C9"/>
    <w:rsid w:val="00853E01"/>
    <w:rsid w:val="00877D4D"/>
    <w:rsid w:val="008A73F2"/>
    <w:rsid w:val="008C6E78"/>
    <w:rsid w:val="008E6DD0"/>
    <w:rsid w:val="00921271"/>
    <w:rsid w:val="009466DF"/>
    <w:rsid w:val="009B5FBA"/>
    <w:rsid w:val="009C2918"/>
    <w:rsid w:val="009D63D1"/>
    <w:rsid w:val="009E23A9"/>
    <w:rsid w:val="00A20734"/>
    <w:rsid w:val="00A570A5"/>
    <w:rsid w:val="00A81957"/>
    <w:rsid w:val="00AB45D6"/>
    <w:rsid w:val="00AB75B3"/>
    <w:rsid w:val="00AE1571"/>
    <w:rsid w:val="00AE4C72"/>
    <w:rsid w:val="00B010A2"/>
    <w:rsid w:val="00B33BF6"/>
    <w:rsid w:val="00B8172F"/>
    <w:rsid w:val="00B8228B"/>
    <w:rsid w:val="00B90A3E"/>
    <w:rsid w:val="00B9548F"/>
    <w:rsid w:val="00BA469B"/>
    <w:rsid w:val="00BB2582"/>
    <w:rsid w:val="00BC7DA8"/>
    <w:rsid w:val="00BD1D60"/>
    <w:rsid w:val="00C12B6E"/>
    <w:rsid w:val="00C1500E"/>
    <w:rsid w:val="00C217A5"/>
    <w:rsid w:val="00C50DEE"/>
    <w:rsid w:val="00C556F1"/>
    <w:rsid w:val="00C57749"/>
    <w:rsid w:val="00C663F7"/>
    <w:rsid w:val="00C73E31"/>
    <w:rsid w:val="00C91A58"/>
    <w:rsid w:val="00CD3A83"/>
    <w:rsid w:val="00D103B5"/>
    <w:rsid w:val="00D453B0"/>
    <w:rsid w:val="00D57A06"/>
    <w:rsid w:val="00D75828"/>
    <w:rsid w:val="00D8293D"/>
    <w:rsid w:val="00DA32EC"/>
    <w:rsid w:val="00DB01B8"/>
    <w:rsid w:val="00E07831"/>
    <w:rsid w:val="00E30DBE"/>
    <w:rsid w:val="00E368E5"/>
    <w:rsid w:val="00E41A5D"/>
    <w:rsid w:val="00E55C9E"/>
    <w:rsid w:val="00ED238B"/>
    <w:rsid w:val="00F10869"/>
    <w:rsid w:val="00F2235A"/>
    <w:rsid w:val="00F9504B"/>
    <w:rsid w:val="00FB3980"/>
    <w:rsid w:val="00FC3E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3C82EBA"/>
  <w15:docId w15:val="{E7A2AF92-7506-4C97-91DE-BDF405243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172F"/>
    <w:rPr>
      <w:rFonts w:asciiTheme="minorHAnsi" w:hAnsiTheme="minorHAnsi"/>
      <w:sz w:val="22"/>
      <w:szCs w:val="24"/>
    </w:rPr>
  </w:style>
  <w:style w:type="paragraph" w:styleId="Heading1">
    <w:name w:val="heading 1"/>
    <w:basedOn w:val="Normal"/>
    <w:next w:val="Normal"/>
    <w:link w:val="Heading1Char"/>
    <w:qFormat/>
    <w:rsid w:val="00B8172F"/>
    <w:pPr>
      <w:keepNext/>
      <w:keepLines/>
      <w:spacing w:before="480"/>
      <w:outlineLvl w:val="0"/>
    </w:pPr>
    <w:rPr>
      <w:rFonts w:eastAsiaTheme="majorEastAsia"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90198"/>
    <w:pPr>
      <w:tabs>
        <w:tab w:val="center" w:pos="4536"/>
        <w:tab w:val="right" w:pos="9072"/>
      </w:tabs>
    </w:pPr>
  </w:style>
  <w:style w:type="paragraph" w:styleId="Footer">
    <w:name w:val="footer"/>
    <w:basedOn w:val="Normal"/>
    <w:rsid w:val="00690198"/>
    <w:pPr>
      <w:tabs>
        <w:tab w:val="center" w:pos="4536"/>
        <w:tab w:val="right" w:pos="9072"/>
      </w:tabs>
    </w:pPr>
  </w:style>
  <w:style w:type="paragraph" w:customStyle="1" w:styleId="BasicParagraph">
    <w:name w:val="[Basic Paragraph]"/>
    <w:basedOn w:val="Normal"/>
    <w:rsid w:val="00782026"/>
    <w:pPr>
      <w:autoSpaceDE w:val="0"/>
      <w:autoSpaceDN w:val="0"/>
      <w:adjustRightInd w:val="0"/>
      <w:spacing w:line="288" w:lineRule="auto"/>
      <w:textAlignment w:val="center"/>
    </w:pPr>
    <w:rPr>
      <w:rFonts w:ascii="Minion Pro" w:hAnsi="Minion Pro" w:cs="Minion Pro"/>
      <w:color w:val="000000"/>
      <w:lang w:val="en-GB"/>
    </w:rPr>
  </w:style>
  <w:style w:type="paragraph" w:styleId="BalloonText">
    <w:name w:val="Balloon Text"/>
    <w:basedOn w:val="Normal"/>
    <w:link w:val="BalloonTextChar"/>
    <w:rsid w:val="00F10869"/>
    <w:rPr>
      <w:rFonts w:ascii="Tahoma" w:hAnsi="Tahoma" w:cs="Tahoma"/>
      <w:sz w:val="16"/>
      <w:szCs w:val="16"/>
    </w:rPr>
  </w:style>
  <w:style w:type="character" w:customStyle="1" w:styleId="BalloonTextChar">
    <w:name w:val="Balloon Text Char"/>
    <w:basedOn w:val="DefaultParagraphFont"/>
    <w:link w:val="BalloonText"/>
    <w:rsid w:val="00F10869"/>
    <w:rPr>
      <w:rFonts w:ascii="Tahoma" w:hAnsi="Tahoma" w:cs="Tahoma"/>
      <w:sz w:val="16"/>
      <w:szCs w:val="16"/>
    </w:rPr>
  </w:style>
  <w:style w:type="character" w:styleId="Emphasis">
    <w:name w:val="Emphasis"/>
    <w:basedOn w:val="DefaultParagraphFont"/>
    <w:qFormat/>
    <w:rsid w:val="00B8172F"/>
    <w:rPr>
      <w:rFonts w:asciiTheme="minorHAnsi" w:hAnsiTheme="minorHAnsi"/>
      <w:i/>
      <w:iCs/>
      <w:sz w:val="22"/>
    </w:rPr>
  </w:style>
  <w:style w:type="character" w:customStyle="1" w:styleId="Heading1Char">
    <w:name w:val="Heading 1 Char"/>
    <w:basedOn w:val="DefaultParagraphFont"/>
    <w:link w:val="Heading1"/>
    <w:rsid w:val="00B8172F"/>
    <w:rPr>
      <w:rFonts w:asciiTheme="minorHAnsi" w:eastAsiaTheme="majorEastAsia" w:hAnsiTheme="minorHAnsi" w:cstheme="majorBidi"/>
      <w:b/>
      <w:bCs/>
      <w:sz w:val="28"/>
      <w:szCs w:val="28"/>
    </w:rPr>
  </w:style>
  <w:style w:type="character" w:styleId="Strong">
    <w:name w:val="Strong"/>
    <w:basedOn w:val="DefaultParagraphFont"/>
    <w:qFormat/>
    <w:rsid w:val="00B8172F"/>
    <w:rPr>
      <w:rFonts w:asciiTheme="minorHAnsi" w:hAnsiTheme="minorHAnsi"/>
      <w:b/>
      <w:bCs/>
      <w:sz w:val="22"/>
    </w:rPr>
  </w:style>
  <w:style w:type="paragraph" w:styleId="ListParagraph">
    <w:name w:val="List Paragraph"/>
    <w:basedOn w:val="Normal"/>
    <w:uiPriority w:val="34"/>
    <w:qFormat/>
    <w:rsid w:val="00B8172F"/>
    <w:pPr>
      <w:ind w:left="720"/>
      <w:contextualSpacing/>
    </w:pPr>
  </w:style>
  <w:style w:type="character" w:styleId="BookTitle">
    <w:name w:val="Book Title"/>
    <w:basedOn w:val="DefaultParagraphFont"/>
    <w:uiPriority w:val="33"/>
    <w:rsid w:val="00B8172F"/>
    <w:rPr>
      <w:b/>
      <w:bCs/>
      <w:smallCaps/>
      <w:spacing w:val="5"/>
    </w:rPr>
  </w:style>
  <w:style w:type="character" w:styleId="IntenseReference">
    <w:name w:val="Intense Reference"/>
    <w:basedOn w:val="DefaultParagraphFont"/>
    <w:uiPriority w:val="32"/>
    <w:rsid w:val="00B8172F"/>
    <w:rPr>
      <w:b/>
      <w:bCs/>
      <w:smallCaps/>
      <w:color w:val="C0504D" w:themeColor="accent2"/>
      <w:spacing w:val="5"/>
      <w:u w:val="single"/>
    </w:rPr>
  </w:style>
  <w:style w:type="character" w:styleId="SubtleReference">
    <w:name w:val="Subtle Reference"/>
    <w:basedOn w:val="DefaultParagraphFont"/>
    <w:uiPriority w:val="31"/>
    <w:rsid w:val="00B8172F"/>
    <w:rPr>
      <w:smallCaps/>
      <w:color w:val="C0504D" w:themeColor="accent2"/>
      <w:u w:val="single"/>
    </w:rPr>
  </w:style>
  <w:style w:type="paragraph" w:styleId="IntenseQuote">
    <w:name w:val="Intense Quote"/>
    <w:basedOn w:val="Normal"/>
    <w:next w:val="Normal"/>
    <w:link w:val="IntenseQuoteChar"/>
    <w:uiPriority w:val="30"/>
    <w:rsid w:val="00B8172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B8172F"/>
    <w:rPr>
      <w:rFonts w:asciiTheme="minorHAnsi" w:hAnsiTheme="minorHAnsi"/>
      <w:b/>
      <w:bCs/>
      <w:i/>
      <w:iCs/>
      <w:color w:val="4F81BD" w:themeColor="accent1"/>
      <w:sz w:val="22"/>
      <w:szCs w:val="24"/>
    </w:rPr>
  </w:style>
  <w:style w:type="character" w:styleId="IntenseEmphasis">
    <w:name w:val="Intense Emphasis"/>
    <w:basedOn w:val="DefaultParagraphFont"/>
    <w:uiPriority w:val="21"/>
    <w:rsid w:val="00B8172F"/>
    <w:rPr>
      <w:b/>
      <w:bCs/>
      <w:i/>
      <w:iCs/>
      <w:color w:val="4F81BD" w:themeColor="accent1"/>
    </w:rPr>
  </w:style>
  <w:style w:type="paragraph" w:styleId="Quote">
    <w:name w:val="Quote"/>
    <w:basedOn w:val="Normal"/>
    <w:next w:val="Normal"/>
    <w:link w:val="QuoteChar"/>
    <w:uiPriority w:val="29"/>
    <w:qFormat/>
    <w:rsid w:val="00B8172F"/>
    <w:rPr>
      <w:i/>
      <w:iCs/>
      <w:color w:val="000000" w:themeColor="text1"/>
    </w:rPr>
  </w:style>
  <w:style w:type="character" w:customStyle="1" w:styleId="QuoteChar">
    <w:name w:val="Quote Char"/>
    <w:basedOn w:val="DefaultParagraphFont"/>
    <w:link w:val="Quote"/>
    <w:uiPriority w:val="29"/>
    <w:rsid w:val="00B8172F"/>
    <w:rPr>
      <w:rFonts w:asciiTheme="minorHAnsi" w:hAnsiTheme="minorHAnsi"/>
      <w:i/>
      <w:iCs/>
      <w:color w:val="000000" w:themeColor="text1"/>
      <w:sz w:val="22"/>
      <w:szCs w:val="24"/>
    </w:rPr>
  </w:style>
  <w:style w:type="paragraph" w:styleId="Subtitle">
    <w:name w:val="Subtitle"/>
    <w:basedOn w:val="Normal"/>
    <w:next w:val="Normal"/>
    <w:link w:val="SubtitleChar"/>
    <w:qFormat/>
    <w:rsid w:val="00B8172F"/>
    <w:pPr>
      <w:numPr>
        <w:ilvl w:val="1"/>
      </w:numPr>
    </w:pPr>
    <w:rPr>
      <w:rFonts w:eastAsiaTheme="majorEastAsia" w:cstheme="majorBidi"/>
      <w:b/>
      <w:iCs/>
      <w:spacing w:val="15"/>
      <w:sz w:val="24"/>
    </w:rPr>
  </w:style>
  <w:style w:type="character" w:customStyle="1" w:styleId="SubtitleChar">
    <w:name w:val="Subtitle Char"/>
    <w:basedOn w:val="DefaultParagraphFont"/>
    <w:link w:val="Subtitle"/>
    <w:rsid w:val="00B8172F"/>
    <w:rPr>
      <w:rFonts w:asciiTheme="minorHAnsi" w:eastAsiaTheme="majorEastAsia" w:hAnsiTheme="minorHAnsi" w:cstheme="majorBidi"/>
      <w:b/>
      <w:iCs/>
      <w:spacing w:val="15"/>
      <w:sz w:val="24"/>
      <w:szCs w:val="24"/>
    </w:rPr>
  </w:style>
  <w:style w:type="paragraph" w:styleId="Title">
    <w:name w:val="Title"/>
    <w:basedOn w:val="Normal"/>
    <w:next w:val="Normal"/>
    <w:link w:val="TitleChar"/>
    <w:qFormat/>
    <w:rsid w:val="00B8172F"/>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leChar">
    <w:name w:val="Title Char"/>
    <w:basedOn w:val="DefaultParagraphFont"/>
    <w:link w:val="Title"/>
    <w:rsid w:val="00B8172F"/>
    <w:rPr>
      <w:rFonts w:asciiTheme="minorHAnsi" w:eastAsiaTheme="majorEastAsia" w:hAnsiTheme="minorHAnsi" w:cstheme="majorBidi"/>
      <w:color w:val="17365D" w:themeColor="text2" w:themeShade="BF"/>
      <w:spacing w:val="5"/>
      <w:kern w:val="28"/>
      <w:sz w:val="36"/>
      <w:szCs w:val="52"/>
    </w:rPr>
  </w:style>
  <w:style w:type="character" w:styleId="SubtleEmphasis">
    <w:name w:val="Subtle Emphasis"/>
    <w:basedOn w:val="DefaultParagraphFont"/>
    <w:uiPriority w:val="19"/>
    <w:rsid w:val="00B8172F"/>
    <w:rPr>
      <w:i/>
      <w:iCs/>
      <w:color w:val="808080" w:themeColor="text1" w:themeTint="7F"/>
    </w:rPr>
  </w:style>
  <w:style w:type="paragraph" w:customStyle="1" w:styleId="Default">
    <w:name w:val="Default"/>
    <w:rsid w:val="001976C8"/>
    <w:pPr>
      <w:autoSpaceDE w:val="0"/>
      <w:autoSpaceDN w:val="0"/>
      <w:adjustRightInd w:val="0"/>
    </w:pPr>
    <w:rPr>
      <w:rFonts w:ascii="Lucida Sans Unicode" w:hAnsi="Lucida Sans Unicode" w:cs="Lucida Sans Unicode"/>
      <w:color w:val="000000"/>
      <w:sz w:val="24"/>
      <w:szCs w:val="24"/>
    </w:rPr>
  </w:style>
  <w:style w:type="table" w:styleId="TableGrid">
    <w:name w:val="Table Grid"/>
    <w:basedOn w:val="TableNormal"/>
    <w:rsid w:val="00E30D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12B6E"/>
    <w:rPr>
      <w:color w:val="808080"/>
    </w:rPr>
  </w:style>
  <w:style w:type="character" w:styleId="CommentReference">
    <w:name w:val="annotation reference"/>
    <w:basedOn w:val="DefaultParagraphFont"/>
    <w:uiPriority w:val="99"/>
    <w:semiHidden/>
    <w:unhideWhenUsed/>
    <w:rsid w:val="006664FF"/>
    <w:rPr>
      <w:sz w:val="16"/>
      <w:szCs w:val="16"/>
    </w:rPr>
  </w:style>
  <w:style w:type="paragraph" w:styleId="CommentText">
    <w:name w:val="annotation text"/>
    <w:basedOn w:val="Normal"/>
    <w:link w:val="CommentTextChar"/>
    <w:uiPriority w:val="99"/>
    <w:semiHidden/>
    <w:unhideWhenUsed/>
    <w:rsid w:val="006664FF"/>
    <w:pPr>
      <w:spacing w:after="160"/>
    </w:pPr>
    <w:rPr>
      <w:rFonts w:eastAsiaTheme="minorHAnsi" w:cstheme="minorBidi"/>
      <w:sz w:val="20"/>
      <w:szCs w:val="20"/>
      <w:lang w:eastAsia="en-US"/>
    </w:rPr>
  </w:style>
  <w:style w:type="character" w:customStyle="1" w:styleId="CommentTextChar">
    <w:name w:val="Comment Text Char"/>
    <w:basedOn w:val="DefaultParagraphFont"/>
    <w:link w:val="CommentText"/>
    <w:uiPriority w:val="99"/>
    <w:semiHidden/>
    <w:rsid w:val="006664FF"/>
    <w:rPr>
      <w:rFonts w:asciiTheme="minorHAnsi" w:eastAsiaTheme="minorHAnsi" w:hAnsiTheme="minorHAnsi" w:cstheme="minorBidi"/>
      <w:lang w:eastAsia="en-US"/>
    </w:rPr>
  </w:style>
  <w:style w:type="character" w:styleId="Hyperlink">
    <w:name w:val="Hyperlink"/>
    <w:basedOn w:val="DefaultParagraphFont"/>
    <w:uiPriority w:val="99"/>
    <w:unhideWhenUsed/>
    <w:rsid w:val="006664F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info@dutb.eu"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H:\DUTB\DUTB_CGP\Dopisi\DUTB_dopis_SLO-ENG_10-201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B7FFEFBC-6D92-4673-8110-E488938B0694}"/>
      </w:docPartPr>
      <w:docPartBody>
        <w:p w:rsidR="00F758F6" w:rsidRDefault="00686BBF">
          <w:r w:rsidRPr="0074018E">
            <w:rPr>
              <w:rStyle w:val="PlaceholderText"/>
            </w:rPr>
            <w:t>Click or tap here to enter text.</w:t>
          </w:r>
        </w:p>
      </w:docPartBody>
    </w:docPart>
    <w:docPart>
      <w:docPartPr>
        <w:name w:val="6A3207AFC46C46229D7809BF847C87A9"/>
        <w:category>
          <w:name w:val="General"/>
          <w:gallery w:val="placeholder"/>
        </w:category>
        <w:types>
          <w:type w:val="bbPlcHdr"/>
        </w:types>
        <w:behaviors>
          <w:behavior w:val="content"/>
        </w:behaviors>
        <w:guid w:val="{EF557326-8AC0-4B63-91C7-5CD4D3086923}"/>
      </w:docPartPr>
      <w:docPartBody>
        <w:p w:rsidR="00905623" w:rsidRDefault="001C4A73" w:rsidP="001C4A73">
          <w:pPr>
            <w:pStyle w:val="6A3207AFC46C46229D7809BF847C87A9"/>
          </w:pPr>
          <w:r w:rsidRPr="0074018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6BBF"/>
    <w:rsid w:val="001C4A73"/>
    <w:rsid w:val="00686BBF"/>
    <w:rsid w:val="00905623"/>
    <w:rsid w:val="00F758F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C4A73"/>
    <w:rPr>
      <w:color w:val="808080"/>
    </w:rPr>
  </w:style>
  <w:style w:type="paragraph" w:customStyle="1" w:styleId="6A3207AFC46C46229D7809BF847C87A9">
    <w:name w:val="6A3207AFC46C46229D7809BF847C87A9"/>
    <w:rsid w:val="001C4A7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19755EF61FA2014CB267B972B803CF46" ma:contentTypeVersion="27" ma:contentTypeDescription="Create a new document." ma:contentTypeScope="" ma:versionID="8a06280f8e66d30e9b89b00039b2e623">
  <xsd:schema xmlns:xsd="http://www.w3.org/2001/XMLSchema" xmlns:xs="http://www.w3.org/2001/XMLSchema" xmlns:p="http://schemas.microsoft.com/office/2006/metadata/properties" xmlns:ns2="43238877-6796-40dc-a1d9-36a57329db43" xmlns:ns3="90aba810-b4ca-49f8-bdc9-81efc16336cb" xmlns:ns4="http://schemas.microsoft.com/sharepoint/v4" targetNamespace="http://schemas.microsoft.com/office/2006/metadata/properties" ma:root="true" ma:fieldsID="abddfc095696d0cd93dbab53fa348266" ns2:_="" ns3:_="" ns4:_="">
    <xsd:import namespace="43238877-6796-40dc-a1d9-36a57329db43"/>
    <xsd:import namespace="90aba810-b4ca-49f8-bdc9-81efc16336cb"/>
    <xsd:import namespace="http://schemas.microsoft.com/sharepoint/v4"/>
    <xsd:element name="properties">
      <xsd:complexType>
        <xsd:sequence>
          <xsd:element name="documentManagement">
            <xsd:complexType>
              <xsd:all>
                <xsd:element ref="ns2:Klasifikacija1" minOccurs="0"/>
                <xsd:element ref="ns2:Klasifikacija2" minOccurs="0"/>
                <xsd:element ref="ns2:Klasifikacija3" minOccurs="0"/>
                <xsd:element ref="ns2:ZaporedjeOdlocanje" minOccurs="0"/>
                <xsd:element ref="ns2:zaporedjeSkladnost" minOccurs="0"/>
                <xsd:element ref="ns2:zaporedjeUpravljanje" minOccurs="0"/>
                <xsd:element ref="ns3:_dlc_DocId" minOccurs="0"/>
                <xsd:element ref="ns3:_dlc_DocIdUrl" minOccurs="0"/>
                <xsd:element ref="ns3:_dlc_DocIdPersistId" minOccurs="0"/>
                <xsd:element ref="ns2:ANG" minOccurs="0"/>
                <xsd:element ref="ns2:Referencni_dokument3" minOccurs="0"/>
                <xsd:element ref="ns2:Za_brisanje" minOccurs="0"/>
                <xsd:element ref="ns2:Za_spremembo" minOccurs="0"/>
                <xsd:element ref="ns2:Lastnik" minOccurs="0"/>
                <xsd:element ref="ns4:IconOverlay" minOccurs="0"/>
                <xsd:element ref="ns2:ZapKlas2" minOccurs="0"/>
                <xsd:element ref="ns2:Predlagatelj" minOccurs="0"/>
                <xsd:element ref="ns2:Sprejeto" minOccurs="0"/>
                <xsd:element ref="ns2:Datum_x0020_sprejema" minOccurs="0"/>
                <xsd:element ref="ns2:ZaporedjeDokumentov" minOccurs="0"/>
                <xsd:element ref="ns2:Datum_zacetka_veljavnosti" minOccurs="0"/>
                <xsd:element ref="ns2:Trac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238877-6796-40dc-a1d9-36a57329db43" elementFormDefault="qualified">
    <xsd:import namespace="http://schemas.microsoft.com/office/2006/documentManagement/types"/>
    <xsd:import namespace="http://schemas.microsoft.com/office/infopath/2007/PartnerControls"/>
    <xsd:element name="Klasifikacija1" ma:index="8" nillable="true" ma:displayName="Klasifikacija1" ma:default="-" ma:format="Dropdown" ma:internalName="Klasifikacija1">
      <xsd:simpleType>
        <xsd:restriction base="dms:Choice">
          <xsd:enumeration value="ODLOČANJE IN VODENJE"/>
          <xsd:enumeration value="SKLADNOST, NADZOR IN TVEGANJA"/>
          <xsd:enumeration value="UPRAVLJANJE PREMOŽENJA"/>
          <xsd:enumeration value="-"/>
        </xsd:restriction>
      </xsd:simpleType>
    </xsd:element>
    <xsd:element name="Klasifikacija2" ma:index="9" nillable="true" ma:displayName="Klasifikacija2" ma:default="-" ma:format="Dropdown" ma:internalName="Klasifikacija2">
      <xsd:simpleType>
        <xsd:restriction base="dms:Choice">
          <xsd:enumeration value="1 ODLOČANJE IN VODENJE / DECISION MAKING AND GOVERNANCE"/>
          <xsd:enumeration value="1.1 UPRAVNI ODBOR IN IZVRŠNI DIREKTORJI / BOARD AND EXECUTIVE DIRECTORS"/>
          <xsd:enumeration value="1.2 KADRI / HR"/>
          <xsd:enumeration value="1.3 FINANCE IN RAČUNOVODSTVO / FINANCE AND ACCOUNTING"/>
          <xsd:enumeration value="1.4 NABAVA / PROCUREMENT"/>
          <xsd:enumeration value="1.5 IT / IT"/>
          <xsd:enumeration value="1.6 MARKETING IN KORPORATIVNO KOMUNICIRANJE / MARKETING AND CORPORATE GOVERNANCE"/>
          <xsd:enumeration value="2. SKLADNOST, NADZOR IN TVEGANJA / COMPLIANCE, CONTROL AND RISK"/>
          <xsd:enumeration value="2.1 TVEGANJA / RISK"/>
          <xsd:enumeration value="2.2 PRANJE DENARJA IN FINANCIRANJE TERORIZMA / MONEY LAUNDERING AND TERRORIST FINANCING"/>
          <xsd:enumeration value="2.3 KORPORATIVNA VARNOST / CORPORATE SECURITY"/>
          <xsd:enumeration value="2.4 PREPREČEVANJE KORUPCIJE / PREVENTION OF CORRUPTION"/>
          <xsd:enumeration value="2.5 NOTRANJA REVIZIJA / INTERNAL AUDIT"/>
          <xsd:enumeration value="3 UPRAVLJANJE PREMOŽENJA / ASSET MANAGEMENT"/>
          <xsd:enumeration value="3.1 TERJATVE / CLAIMS"/>
          <xsd:enumeration value="3.2 LASTNIŠKE NALOŽBE / EQUITY"/>
          <xsd:enumeration value="3.3 NEPREMIČNINE / REAL ESTATE"/>
          <xsd:enumeration value="3.4 PRODAJNI POSTOPKI / SALE RULES AND PROCEDURES"/>
          <xsd:enumeration value="3.5 VREDNOTENJE / VALUATION"/>
          <xsd:enumeration value="-"/>
        </xsd:restriction>
      </xsd:simpleType>
    </xsd:element>
    <xsd:element name="Klasifikacija3" ma:index="10" nillable="true" ma:displayName="Klasifikacija3" ma:format="Dropdown" ma:internalName="Klasifikacija3">
      <xsd:simpleType>
        <xsd:restriction base="dms:Choice">
          <xsd:enumeration value="JAVNO NAROČANJE / PUBLIC PROCUREMENT"/>
          <xsd:enumeration value="KYC"/>
          <xsd:enumeration value="OBRAZCI / FORMS"/>
          <xsd:enumeration value="OBVESTILA / NOTICES"/>
          <xsd:enumeration value="DATA ROOM"/>
          <xsd:enumeration value="ZAVAROVANJE / INSURANCE"/>
          <xsd:enumeration value="ZPPDFT"/>
          <xsd:enumeration value="POGODBE / CONTRACTS"/>
          <xsd:enumeration value="INTERNI AKTI / INTERNAL ACTS"/>
          <xsd:enumeration value="ZAVAROVALNE POLICE"/>
          <xsd:enumeration value="CENIKI"/>
          <xsd:enumeration value="-"/>
        </xsd:restriction>
      </xsd:simpleType>
    </xsd:element>
    <xsd:element name="ZaporedjeOdlocanje" ma:index="11" nillable="true" ma:displayName="ZaporedjeOdlocanje" ma:internalName="ZaporedjeOdlocanje">
      <xsd:simpleType>
        <xsd:restriction base="dms:Text">
          <xsd:maxLength value="7"/>
        </xsd:restriction>
      </xsd:simpleType>
    </xsd:element>
    <xsd:element name="zaporedjeSkladnost" ma:index="12" nillable="true" ma:displayName="zaporedjeSkladnost" ma:internalName="zaporedjeSkladnost">
      <xsd:simpleType>
        <xsd:restriction base="dms:Text">
          <xsd:maxLength value="7"/>
        </xsd:restriction>
      </xsd:simpleType>
    </xsd:element>
    <xsd:element name="zaporedjeUpravljanje" ma:index="13" nillable="true" ma:displayName="zaporedjeUpravljanje" ma:internalName="zaporedjeUpravljanje">
      <xsd:simpleType>
        <xsd:restriction base="dms:Text">
          <xsd:maxLength value="7"/>
        </xsd:restriction>
      </xsd:simpleType>
    </xsd:element>
    <xsd:element name="ANG" ma:index="17" nillable="true" ma:displayName="ANG" ma:default="0" ma:internalName="ANG">
      <xsd:simpleType>
        <xsd:restriction base="dms:Boolean"/>
      </xsd:simpleType>
    </xsd:element>
    <xsd:element name="Referencni_dokument3" ma:index="18" nillable="true" ma:displayName="Referencni_dokument3" ma:list="{43238877-6796-40dc-a1d9-36a57329db43}" ma:internalName="Referencni_dokument3" ma:showField="_dlc_DocId">
      <xsd:simpleType>
        <xsd:restriction base="dms:Lookup"/>
      </xsd:simpleType>
    </xsd:element>
    <xsd:element name="Za_brisanje" ma:index="19" nillable="true" ma:displayName="Za_brisanje" ma:default="-" ma:format="Dropdown" ma:internalName="Za_brisanje">
      <xsd:simpleType>
        <xsd:restriction base="dms:Choice">
          <xsd:enumeration value="Za brisanje"/>
          <xsd:enumeration value="-"/>
        </xsd:restriction>
      </xsd:simpleType>
    </xsd:element>
    <xsd:element name="Za_spremembo" ma:index="20" nillable="true" ma:displayName="Za_spremembo" ma:default="-" ma:format="Dropdown" ma:internalName="Za_spremembo">
      <xsd:simpleType>
        <xsd:restriction base="dms:Choice">
          <xsd:enumeration value="Za spremembo"/>
          <xsd:enumeration value="-"/>
        </xsd:restriction>
      </xsd:simpleType>
    </xsd:element>
    <xsd:element name="Lastnik" ma:index="21" nillable="true" ma:displayName="Lastnik" ma:list="UserInfo" ma:SearchPeopleOnly="false" ma:SharePointGroup="0" ma:internalName="Lastnik"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ZapKlas2" ma:index="23" nillable="true" ma:displayName="ZapKlas2" ma:internalName="ZapKlas2">
      <xsd:simpleType>
        <xsd:restriction base="dms:Number"/>
      </xsd:simpleType>
    </xsd:element>
    <xsd:element name="Predlagatelj" ma:index="24" nillable="true" ma:displayName="Predlagatelj" ma:list="UserInfo" ma:SearchPeopleOnly="false" ma:SharePointGroup="0" ma:internalName="Predlagatelj"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prejeto" ma:index="25" nillable="true" ma:displayName="Sprejeto" ma:format="Dropdown" ma:internalName="Sprejeto">
      <xsd:simpleType>
        <xsd:union memberTypes="dms:Text">
          <xsd:simpleType>
            <xsd:restriction base="dms:Choice">
              <xsd:enumeration value="Izvršni direktor"/>
              <xsd:enumeration value="Upravni odbor"/>
              <xsd:enumeration value="Funkcijski vodja"/>
            </xsd:restriction>
          </xsd:simpleType>
        </xsd:union>
      </xsd:simpleType>
    </xsd:element>
    <xsd:element name="Datum_x0020_sprejema" ma:index="26" nillable="true" ma:displayName="Datum sprejema" ma:format="DateOnly" ma:internalName="Datum_x0020_sprejema">
      <xsd:simpleType>
        <xsd:restriction base="dms:DateTime"/>
      </xsd:simpleType>
    </xsd:element>
    <xsd:element name="ZaporedjeDokumentov" ma:index="27" nillable="true" ma:displayName="ZaporedjeDokumentov" ma:internalName="ZaporedjeDokumentov">
      <xsd:simpleType>
        <xsd:restriction base="dms:Number"/>
      </xsd:simpleType>
    </xsd:element>
    <xsd:element name="Datum_zacetka_veljavnosti" ma:index="28" nillable="true" ma:displayName="Datum_zacetka_veljavnosti" ma:format="DateOnly" ma:internalName="Datum_zacetka_veljavnosti">
      <xsd:simpleType>
        <xsd:restriction base="dms:DateTime"/>
      </xsd:simpleType>
    </xsd:element>
    <xsd:element name="Track" ma:index="29" nillable="true" ma:displayName="Track" ma:format="Hyperlink" ma:internalName="Trac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0aba810-b4ca-49f8-bdc9-81efc16336cb" elementFormDefault="qualified">
    <xsd:import namespace="http://schemas.microsoft.com/office/2006/documentManagement/types"/>
    <xsd:import namespace="http://schemas.microsoft.com/office/infopath/2007/PartnerControls"/>
    <xsd:element name="_dlc_DocId" ma:index="14" nillable="true" ma:displayName="Document ID Value" ma:description="The value of the document ID assigned to this item." ma:internalName="_dlc_DocId" ma:readOnly="true">
      <xsd:simpleType>
        <xsd:restriction base="dms:Text"/>
      </xsd:simpleType>
    </xsd:element>
    <xsd:element name="_dlc_DocIdUrl" ma:index="1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ma:index="30"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90aba810-b4ca-49f8-bdc9-81efc16336cb" xsi:nil="true"/>
    <_dlc_DocIdUrl xmlns="90aba810-b4ca-49f8-bdc9-81efc16336cb">
      <Url xsi:nil="true"/>
      <Description xsi:nil="true"/>
    </_dlc_DocIdUrl>
    <zaporedjeSkladnost xmlns="43238877-6796-40dc-a1d9-36a57329db43" xsi:nil="true"/>
    <Klasifikacija3 xmlns="43238877-6796-40dc-a1d9-36a57329db43" xsi:nil="true"/>
    <Datum_x0020_sprejema xmlns="43238877-6796-40dc-a1d9-36a57329db43" xsi:nil="true"/>
    <Referencni_dokument3 xmlns="43238877-6796-40dc-a1d9-36a57329db43" xsi:nil="true"/>
    <Lastnik xmlns="43238877-6796-40dc-a1d9-36a57329db43">
      <UserInfo>
        <DisplayName/>
        <AccountId xsi:nil="true"/>
        <AccountType/>
      </UserInfo>
    </Lastnik>
    <Track xmlns="43238877-6796-40dc-a1d9-36a57329db43">
      <Url xsi:nil="true"/>
      <Description xsi:nil="true"/>
    </Track>
    <Klasifikacija2 xmlns="43238877-6796-40dc-a1d9-36a57329db43" xsi:nil="true"/>
    <IconOverlay xmlns="http://schemas.microsoft.com/sharepoint/v4" xsi:nil="true"/>
    <ANG xmlns="43238877-6796-40dc-a1d9-36a57329db43" xsi:nil="true"/>
    <ZaporedjeOdlocanje xmlns="43238877-6796-40dc-a1d9-36a57329db43" xsi:nil="true"/>
    <Klasifikacija1 xmlns="43238877-6796-40dc-a1d9-36a57329db43" xsi:nil="true"/>
    <zaporedjeUpravljanje xmlns="43238877-6796-40dc-a1d9-36a57329db43" xsi:nil="true"/>
    <Za_brisanje xmlns="43238877-6796-40dc-a1d9-36a57329db43" xsi:nil="true"/>
    <Za_spremembo xmlns="43238877-6796-40dc-a1d9-36a57329db43" xsi:nil="true"/>
    <Sprejeto xmlns="43238877-6796-40dc-a1d9-36a57329db43" xsi:nil="true"/>
    <ZaporedjeDokumentov xmlns="43238877-6796-40dc-a1d9-36a57329db43" xsi:nil="true"/>
    <Predlagatelj xmlns="43238877-6796-40dc-a1d9-36a57329db43">
      <UserInfo>
        <DisplayName/>
        <AccountId xsi:nil="true"/>
        <AccountType/>
      </UserInfo>
    </Predlagatelj>
    <Datum_zacetka_veljavnosti xmlns="43238877-6796-40dc-a1d9-36a57329db43" xsi:nil="true"/>
    <ZapKlas2 xmlns="43238877-6796-40dc-a1d9-36a57329db43"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12800-E3CD-4EE3-8DD8-B5ADE02EE495}">
  <ds:schemaRefs>
    <ds:schemaRef ds:uri="http://schemas.microsoft.com/sharepoint/events"/>
  </ds:schemaRefs>
</ds:datastoreItem>
</file>

<file path=customXml/itemProps2.xml><?xml version="1.0" encoding="utf-8"?>
<ds:datastoreItem xmlns:ds="http://schemas.openxmlformats.org/officeDocument/2006/customXml" ds:itemID="{E3EC6AE5-8863-4BAB-B2A2-ADC7B8E6F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238877-6796-40dc-a1d9-36a57329db43"/>
    <ds:schemaRef ds:uri="90aba810-b4ca-49f8-bdc9-81efc16336c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203549-812B-4D26-A15F-E092A5B6FFFF}">
  <ds:schemaRefs>
    <ds:schemaRef ds:uri="http://schemas.microsoft.com/sharepoint/v3/contenttype/forms"/>
  </ds:schemaRefs>
</ds:datastoreItem>
</file>

<file path=customXml/itemProps4.xml><?xml version="1.0" encoding="utf-8"?>
<ds:datastoreItem xmlns:ds="http://schemas.openxmlformats.org/officeDocument/2006/customXml" ds:itemID="{B69B4017-6483-40A3-8C74-E4ECCA0CA012}">
  <ds:schemaRefs>
    <ds:schemaRef ds:uri="http://purl.org/dc/terms/"/>
    <ds:schemaRef ds:uri="http://purl.org/dc/dcmitype/"/>
    <ds:schemaRef ds:uri="http://schemas.microsoft.com/sharepoint/v4"/>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90aba810-b4ca-49f8-bdc9-81efc16336cb"/>
    <ds:schemaRef ds:uri="43238877-6796-40dc-a1d9-36a57329db43"/>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8C19B757-CA8D-45B1-B639-255623B95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DUTB_dopis_SLO-ENG_10-2016.dotx</Template>
  <TotalTime>0</TotalTime>
  <Pages>3</Pages>
  <Words>743</Words>
  <Characters>4475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Izjava o dejanskih lastnikih</vt:lpstr>
    </vt:vector>
  </TitlesOfParts>
  <Company/>
  <LinksUpToDate>false</LinksUpToDate>
  <CharactersWithSpaces>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o dejanskih lastnikih</dc:title>
  <dc:subject/>
  <dc:creator>IZTOK_HP Z600</dc:creator>
  <cp:keywords/>
  <cp:lastModifiedBy>Nataša Čerin</cp:lastModifiedBy>
  <cp:revision>2</cp:revision>
  <cp:lastPrinted>2013-11-28T08:54:00Z</cp:lastPrinted>
  <dcterms:created xsi:type="dcterms:W3CDTF">2018-05-24T13:12:00Z</dcterms:created>
  <dcterms:modified xsi:type="dcterms:W3CDTF">2018-05-24T13:12:00Z</dcterms:modified>
  <cp:category>UPRAVLJANJE PREMOŽENJA</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0x01010019755EF61FA2014CB267B972B803CF46</vt:lpwstr>
  </property>
  <property fmtid="{D5CDD505-2E9C-101B-9397-08002B2CF9AE}" pid="3" name="_dlc_DocIdItemGuid">
    <vt:lpwstr>62a2faea-7568-423e-8b00-a356ddd817fa</vt:lpwstr>
  </property>
  <property fmtid="{D5CDD505-2E9C-101B-9397-08002B2CF9AE}" pid="4" name="Order">
    <vt:r8>26900</vt:r8>
  </property>
  <property fmtid="{D5CDD505-2E9C-101B-9397-08002B2CF9AE}" pid="5" name="URL">
    <vt:lpwstr/>
  </property>
</Properties>
</file>